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818" w:rsidRPr="009B3F99" w:rsidRDefault="003E188C" w:rsidP="009B3F99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9B3F99">
        <w:rPr>
          <w:rFonts w:ascii="宋体" w:eastAsia="宋体" w:hAnsi="宋体"/>
          <w:b/>
          <w:color w:val="FF0000"/>
          <w:sz w:val="28"/>
        </w:rPr>
        <w:t>单元写作</w:t>
      </w:r>
      <w:r w:rsidRPr="009B3F99">
        <w:rPr>
          <w:rFonts w:ascii="宋体" w:eastAsia="宋体" w:hAnsi="宋体"/>
          <w:b/>
          <w:color w:val="FF0000"/>
          <w:sz w:val="28"/>
        </w:rPr>
        <w:t xml:space="preserve">　</w:t>
      </w:r>
      <w:r w:rsidRPr="009B3F99">
        <w:rPr>
          <w:rFonts w:ascii="宋体" w:eastAsia="宋体" w:hAnsi="宋体"/>
          <w:b/>
          <w:color w:val="FF0000"/>
          <w:sz w:val="28"/>
        </w:rPr>
        <w:t>撰写演讲稿</w:t>
      </w:r>
    </w:p>
    <w:p w:rsidR="00A32818" w:rsidRPr="009B3F99" w:rsidRDefault="00A3281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  <w:noProof/>
        </w:rPr>
        <w:drawing>
          <wp:inline distT="0" distB="0" distL="0" distR="0">
            <wp:extent cx="1127125" cy="84455"/>
            <wp:effectExtent l="0" t="0" r="0" b="0"/>
            <wp:docPr id="125" name="2.eps" descr="id:21474877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2.eps" descr="id:2147487762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27520" cy="8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B3F99">
        <w:rPr>
          <w:rFonts w:ascii="宋体" w:hAnsi="宋体"/>
        </w:rPr>
        <w:t>教材分析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演讲是人们发表见解、阐述观点和主张的交际手段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不同于人群之间的无意闲谈。演讲词的写作更是学生语文素质的综合体现。本单元阅读教材提供的是四篇演讲词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通过阅读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理解作者的思想观点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把握演讲词的特点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在此基础上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学习撰写演讲稿。</w:t>
      </w:r>
    </w:p>
    <w:p w:rsidR="00A32818" w:rsidRPr="009B3F99" w:rsidRDefault="00A3281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32818" w:rsidRPr="009B3F99" w:rsidRDefault="00A3281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  <w:noProof/>
        </w:rPr>
        <w:drawing>
          <wp:inline distT="0" distB="0" distL="0" distR="0">
            <wp:extent cx="1127125" cy="84455"/>
            <wp:effectExtent l="0" t="0" r="0" b="0"/>
            <wp:docPr id="126" name="2.eps" descr="id:21474877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2.eps" descr="id:2147487769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27520" cy="8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B3F99">
        <w:rPr>
          <w:rFonts w:ascii="宋体" w:hAnsi="宋体"/>
        </w:rPr>
        <w:t>学情分析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对八年级的学生来说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写出一篇主旨明确、层次分明、情理交融、语言生动的演讲词是有一定难度的。因此在教学中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范文的引导与写作规律的明确是必不可少的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但又要注意学生的主体意识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避免空洞灌输。教学中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要激发学生的写作欲望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让学生易于动笔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乐于表达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而且要表达出自己的</w:t>
      </w:r>
      <w:r w:rsidRPr="009B3F99">
        <w:rPr>
          <w:rFonts w:ascii="宋体" w:hAnsi="宋体"/>
        </w:rPr>
        <w:t>“</w:t>
      </w:r>
      <w:r w:rsidRPr="009B3F99">
        <w:rPr>
          <w:rFonts w:ascii="宋体" w:hAnsi="宋体"/>
        </w:rPr>
        <w:t>独特感受和真切体验</w:t>
      </w:r>
      <w:r w:rsidRPr="009B3F99">
        <w:rPr>
          <w:rFonts w:ascii="宋体" w:hAnsi="宋体"/>
        </w:rPr>
        <w:t>”</w:t>
      </w:r>
      <w:r w:rsidRPr="009B3F99">
        <w:rPr>
          <w:rFonts w:ascii="宋体" w:hAnsi="宋体"/>
        </w:rPr>
        <w:t>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  <w:noProof/>
        </w:rPr>
        <w:drawing>
          <wp:inline distT="0" distB="0" distL="0" distR="0">
            <wp:extent cx="6409690" cy="176530"/>
            <wp:effectExtent l="0" t="0" r="0" b="0"/>
            <wp:docPr id="127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2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980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9B3F99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28" name="方框.eps" descr="id:21474877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方框.eps" descr="id:2147487776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B3F99">
        <w:rPr>
          <w:rFonts w:ascii="宋体" w:hAnsi="宋体"/>
        </w:rPr>
        <w:t>教学分析</w:t>
      </w:r>
    </w:p>
    <w:p w:rsidR="00A32818" w:rsidRPr="009B3F99" w:rsidRDefault="00A3281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m:oMath>
        <m:d>
          <m:dPr>
            <m:begChr m:val=""/>
            <m:endChr m:val=""/>
            <m:ctrlPr>
              <w:rPr>
                <w:rFonts w:ascii="宋体" w:hAnsi="宋体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szCs w:val="19"/>
              </w:rPr>
              <m:t>●</m:t>
            </m:r>
          </m:e>
        </m:d>
      </m:oMath>
      <w:r w:rsidR="003E188C" w:rsidRPr="009B3F99">
        <w:rPr>
          <w:rFonts w:ascii="宋体" w:hAnsi="宋体"/>
        </w:rPr>
        <w:t>教学目标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1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了解演讲稿的一般结构及特点。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2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明确写作演讲稿的要求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把握演讲稿的写作技巧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能够恰当地在演讲词中运用比喻、排比等修辞方法增强感染力。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3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能根据命题写作简短的演讲稿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培养对演讲及语言表达的兴趣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鼓励学生自信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乐观地对待生活。</w:t>
      </w:r>
    </w:p>
    <w:p w:rsidR="00A32818" w:rsidRPr="009B3F99" w:rsidRDefault="00A3281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m:oMath>
        <m:d>
          <m:dPr>
            <m:begChr m:val=""/>
            <m:endChr m:val=""/>
            <m:ctrlPr>
              <w:rPr>
                <w:rFonts w:ascii="宋体" w:hAnsi="宋体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szCs w:val="19"/>
              </w:rPr>
              <m:t>●</m:t>
            </m:r>
          </m:e>
        </m:d>
      </m:oMath>
      <w:r w:rsidR="003E188C" w:rsidRPr="009B3F99">
        <w:rPr>
          <w:rFonts w:ascii="宋体" w:hAnsi="宋体"/>
        </w:rPr>
        <w:t>教学重难点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1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把握演讲稿的写作技巧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能够恰当地在演讲词中运用比喻、排比等修辞方法增强感染力。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2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能根据命题写作简短的演讲稿。</w:t>
      </w:r>
    </w:p>
    <w:p w:rsidR="00A32818" w:rsidRPr="009B3F99" w:rsidRDefault="00A3281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m:oMath>
        <m:d>
          <m:dPr>
            <m:begChr m:val=""/>
            <m:endChr m:val=""/>
            <m:ctrlPr>
              <w:rPr>
                <w:rFonts w:ascii="宋体" w:hAnsi="宋体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szCs w:val="19"/>
              </w:rPr>
              <m:t>●</m:t>
            </m:r>
          </m:e>
        </m:d>
      </m:oMath>
      <w:r w:rsidR="003E188C" w:rsidRPr="009B3F99">
        <w:rPr>
          <w:rFonts w:ascii="宋体" w:hAnsi="宋体"/>
        </w:rPr>
        <w:t>课时安排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2</w:t>
      </w:r>
      <w:r w:rsidRPr="009B3F99">
        <w:rPr>
          <w:rFonts w:ascii="宋体" w:hAnsi="宋体"/>
        </w:rPr>
        <w:t>课时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9B3F99">
        <w:rPr>
          <w:rFonts w:ascii="宋体" w:hAnsi="宋体"/>
          <w:noProof/>
        </w:rPr>
        <w:drawing>
          <wp:inline distT="0" distB="0" distL="0" distR="0">
            <wp:extent cx="1162685" cy="193675"/>
            <wp:effectExtent l="0" t="0" r="0" b="0"/>
            <wp:docPr id="129" name="方框6.eps" descr="id:21474877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方框6.eps" descr="id:2147487783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3160" cy="193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B3F99">
        <w:rPr>
          <w:rFonts w:ascii="宋体" w:hAnsi="宋体"/>
        </w:rPr>
        <w:t>教学过程设计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9B3F99">
        <w:rPr>
          <w:rFonts w:ascii="宋体" w:hAnsi="宋体"/>
          <w:b/>
        </w:rPr>
        <w:t>第</w:t>
      </w:r>
      <w:r w:rsidRPr="009B3F99">
        <w:rPr>
          <w:rFonts w:ascii="宋体" w:hAnsi="宋体"/>
          <w:b/>
        </w:rPr>
        <w:t>1</w:t>
      </w:r>
      <w:r w:rsidRPr="009B3F99">
        <w:rPr>
          <w:rFonts w:ascii="宋体" w:hAnsi="宋体"/>
          <w:b/>
        </w:rPr>
        <w:t>课时</w:t>
      </w:r>
    </w:p>
    <w:p w:rsidR="00A32818" w:rsidRPr="009B3F99" w:rsidRDefault="003E188C" w:rsidP="009B3F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一、导入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本单元的四篇课文都是演讲词。一篇出色的演讲词可以鼓舞人心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振奋精神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感染、打动读者或听众。成功的讲演离不开好的讲演稿。哪怎样才能写好演讲词呢</w:t>
      </w:r>
      <w:r w:rsidRPr="009B3F99">
        <w:rPr>
          <w:rFonts w:ascii="宋体" w:hAnsi="宋体"/>
        </w:rPr>
        <w:t>?</w:t>
      </w:r>
    </w:p>
    <w:p w:rsidR="00A32818" w:rsidRPr="009B3F99" w:rsidRDefault="003E188C" w:rsidP="009B3F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二、写作指导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(</w:t>
      </w:r>
      <w:r w:rsidRPr="009B3F99">
        <w:rPr>
          <w:rFonts w:ascii="宋体" w:hAnsi="宋体"/>
        </w:rPr>
        <w:t>一</w:t>
      </w:r>
      <w:r w:rsidRPr="009B3F99">
        <w:rPr>
          <w:rFonts w:ascii="宋体" w:hAnsi="宋体"/>
        </w:rPr>
        <w:t>)</w:t>
      </w:r>
      <w:r w:rsidRPr="009B3F99">
        <w:rPr>
          <w:rFonts w:ascii="宋体" w:hAnsi="宋体"/>
        </w:rPr>
        <w:t>复习回顾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把握演讲词的主要特点。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活动</w:t>
      </w:r>
      <w:r w:rsidRPr="009B3F99">
        <w:rPr>
          <w:rFonts w:ascii="宋体" w:hAnsi="宋体"/>
        </w:rPr>
        <w:t>1:</w:t>
      </w:r>
      <w:r w:rsidRPr="009B3F99">
        <w:rPr>
          <w:rFonts w:ascii="宋体" w:hAnsi="宋体"/>
        </w:rPr>
        <w:t>同学们在本单元的</w:t>
      </w:r>
      <w:r w:rsidRPr="009B3F99">
        <w:rPr>
          <w:rFonts w:ascii="宋体" w:hAnsi="宋体"/>
        </w:rPr>
        <w:t>“</w:t>
      </w:r>
      <w:r w:rsidRPr="009B3F99">
        <w:rPr>
          <w:rFonts w:ascii="宋体" w:hAnsi="宋体"/>
        </w:rPr>
        <w:t>任务一</w:t>
      </w:r>
      <w:r w:rsidRPr="009B3F99">
        <w:rPr>
          <w:rFonts w:ascii="宋体" w:hAnsi="宋体"/>
        </w:rPr>
        <w:t>”</w:t>
      </w:r>
      <w:r w:rsidRPr="009B3F99">
        <w:rPr>
          <w:rFonts w:ascii="宋体" w:hAnsi="宋体"/>
        </w:rPr>
        <w:t>中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学习了四篇演讲词。请同学们思考并讨论以下问题</w:t>
      </w:r>
      <w:r w:rsidRPr="009B3F99">
        <w:rPr>
          <w:rFonts w:ascii="宋体" w:hAnsi="宋体"/>
        </w:rPr>
        <w:t>: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1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演讲稿是一种怎样的文体</w:t>
      </w:r>
      <w:r w:rsidRPr="009B3F99">
        <w:rPr>
          <w:rFonts w:ascii="宋体" w:hAnsi="宋体"/>
        </w:rPr>
        <w:t>?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2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演讲词的特点有哪些</w:t>
      </w:r>
      <w:r w:rsidRPr="009B3F99">
        <w:rPr>
          <w:rFonts w:ascii="宋体" w:hAnsi="宋体"/>
        </w:rPr>
        <w:t>?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教师明确</w:t>
      </w:r>
      <w:r w:rsidRPr="009B3F99">
        <w:rPr>
          <w:rFonts w:ascii="宋体" w:hAnsi="宋体"/>
        </w:rPr>
        <w:t>: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1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演讲稿是人们在工作和社会生活中经常使用的一种文体。它可以用来交流思想、感情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表达主张、见解</w:t>
      </w:r>
      <w:r w:rsidRPr="009B3F99">
        <w:rPr>
          <w:rFonts w:ascii="宋体" w:hAnsi="宋体"/>
        </w:rPr>
        <w:t>;</w:t>
      </w:r>
      <w:r w:rsidRPr="009B3F99">
        <w:rPr>
          <w:rFonts w:ascii="宋体" w:hAnsi="宋体"/>
        </w:rPr>
        <w:t>也可以用来介绍自己的学习、工作情况和经验等等</w:t>
      </w:r>
      <w:r w:rsidRPr="009B3F99">
        <w:rPr>
          <w:rFonts w:ascii="宋体" w:hAnsi="宋体"/>
        </w:rPr>
        <w:t>;</w:t>
      </w:r>
      <w:r w:rsidRPr="009B3F99">
        <w:rPr>
          <w:rFonts w:ascii="宋体" w:hAnsi="宋体"/>
        </w:rPr>
        <w:t>演讲稿具有宣传、鼓动、</w:t>
      </w:r>
      <w:r w:rsidRPr="009B3F99">
        <w:rPr>
          <w:rFonts w:ascii="宋体" w:hAnsi="宋体"/>
        </w:rPr>
        <w:lastRenderedPageBreak/>
        <w:t>教育和欣赏等作用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它可以把演讲者的观点、主张与思想感情传达给听众以及读者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使他们信服并在思想感情上产生共鸣。</w:t>
      </w:r>
      <w:r w:rsidRPr="009B3F99">
        <w:rPr>
          <w:rFonts w:ascii="宋体" w:hAnsi="宋体"/>
        </w:rPr>
        <w:t xml:space="preserve"> 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2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演讲稿具有以下三个特点</w:t>
      </w:r>
      <w:r w:rsidRPr="009B3F99">
        <w:rPr>
          <w:rFonts w:ascii="宋体" w:hAnsi="宋体"/>
        </w:rPr>
        <w:t>: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第一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针对性。所谓针对性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首先是作者提出的问题是听众所关心的问题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评论和论辩要有雄辩的逻辑力量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要能为听众所接受并心悦诚服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这样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才能起到应有</w:t>
      </w:r>
      <w:r w:rsidRPr="009B3F99">
        <w:rPr>
          <w:rFonts w:ascii="宋体" w:hAnsi="宋体"/>
        </w:rPr>
        <w:t>的社会效果</w:t>
      </w:r>
      <w:r w:rsidRPr="009B3F99">
        <w:rPr>
          <w:rFonts w:ascii="宋体" w:hAnsi="宋体"/>
        </w:rPr>
        <w:t>;</w:t>
      </w:r>
      <w:r w:rsidRPr="009B3F99">
        <w:rPr>
          <w:rFonts w:ascii="宋体" w:hAnsi="宋体"/>
        </w:rPr>
        <w:t>其次是要懂得听众有不同的对象和不同的层次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写作时要根据不同场合和不同对象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为听众设计不同的演讲内容。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第二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可讲性。演讲的本质在于</w:t>
      </w:r>
      <w:r w:rsidRPr="009B3F99">
        <w:rPr>
          <w:rFonts w:ascii="宋体" w:hAnsi="宋体"/>
        </w:rPr>
        <w:t>“</w:t>
      </w:r>
      <w:r w:rsidRPr="009B3F99">
        <w:rPr>
          <w:rFonts w:ascii="宋体" w:hAnsi="宋体"/>
        </w:rPr>
        <w:t>讲</w:t>
      </w:r>
      <w:r w:rsidRPr="009B3F99">
        <w:rPr>
          <w:rFonts w:ascii="宋体" w:hAnsi="宋体"/>
        </w:rPr>
        <w:t>”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而不在于</w:t>
      </w:r>
      <w:r w:rsidRPr="009B3F99">
        <w:rPr>
          <w:rFonts w:ascii="宋体" w:hAnsi="宋体"/>
        </w:rPr>
        <w:t>“</w:t>
      </w:r>
      <w:r w:rsidRPr="009B3F99">
        <w:rPr>
          <w:rFonts w:ascii="宋体" w:hAnsi="宋体"/>
        </w:rPr>
        <w:t>演</w:t>
      </w:r>
      <w:r w:rsidRPr="009B3F99">
        <w:rPr>
          <w:rFonts w:ascii="宋体" w:hAnsi="宋体"/>
        </w:rPr>
        <w:t>”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它以</w:t>
      </w:r>
      <w:r w:rsidRPr="009B3F99">
        <w:rPr>
          <w:rFonts w:ascii="宋体" w:hAnsi="宋体"/>
        </w:rPr>
        <w:t>“</w:t>
      </w:r>
      <w:r w:rsidRPr="009B3F99">
        <w:rPr>
          <w:rFonts w:ascii="宋体" w:hAnsi="宋体"/>
        </w:rPr>
        <w:t>讲</w:t>
      </w:r>
      <w:r w:rsidRPr="009B3F99">
        <w:rPr>
          <w:rFonts w:ascii="宋体" w:hAnsi="宋体"/>
        </w:rPr>
        <w:t>”</w:t>
      </w:r>
      <w:r w:rsidRPr="009B3F99">
        <w:rPr>
          <w:rFonts w:ascii="宋体" w:hAnsi="宋体"/>
        </w:rPr>
        <w:t>为主、以</w:t>
      </w:r>
      <w:r w:rsidRPr="009B3F99">
        <w:rPr>
          <w:rFonts w:ascii="宋体" w:hAnsi="宋体"/>
        </w:rPr>
        <w:t>“</w:t>
      </w:r>
      <w:r w:rsidRPr="009B3F99">
        <w:rPr>
          <w:rFonts w:ascii="宋体" w:hAnsi="宋体"/>
        </w:rPr>
        <w:t>演</w:t>
      </w:r>
      <w:r w:rsidRPr="009B3F99">
        <w:rPr>
          <w:rFonts w:ascii="宋体" w:hAnsi="宋体"/>
        </w:rPr>
        <w:t>”</w:t>
      </w:r>
      <w:r w:rsidRPr="009B3F99">
        <w:rPr>
          <w:rFonts w:ascii="宋体" w:hAnsi="宋体"/>
        </w:rPr>
        <w:t>为辅。由于演讲要诉诸口头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拟稿时必须以易说能讲为前提。一篇好的演讲稿对演讲者来说要可讲</w:t>
      </w:r>
      <w:r w:rsidRPr="009B3F99">
        <w:rPr>
          <w:rFonts w:ascii="宋体" w:hAnsi="宋体"/>
        </w:rPr>
        <w:t>;</w:t>
      </w:r>
      <w:r w:rsidRPr="009B3F99">
        <w:rPr>
          <w:rFonts w:ascii="宋体" w:hAnsi="宋体"/>
        </w:rPr>
        <w:t>对听讲者来说应好听。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第三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鼓动性。好的演讲自有一种激发听众情绪、赢得好感的鼓动性。要做到这一点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首先要依靠演讲稿思想内容的丰富、深刻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见解精辟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有独到之处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发人深思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语言表达要形象、生动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富有感染力。</w:t>
      </w:r>
      <w:r w:rsidRPr="009B3F99">
        <w:rPr>
          <w:rFonts w:ascii="宋体" w:hAnsi="宋体"/>
        </w:rPr>
        <w:t xml:space="preserve"> 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(</w:t>
      </w:r>
      <w:r w:rsidRPr="009B3F99">
        <w:rPr>
          <w:rFonts w:ascii="宋体" w:hAnsi="宋体"/>
        </w:rPr>
        <w:t>二</w:t>
      </w:r>
      <w:r w:rsidRPr="009B3F99">
        <w:rPr>
          <w:rFonts w:ascii="宋体" w:hAnsi="宋体"/>
        </w:rPr>
        <w:t>)</w:t>
      </w:r>
      <w:r w:rsidRPr="009B3F99">
        <w:rPr>
          <w:rFonts w:ascii="宋体" w:hAnsi="宋体"/>
        </w:rPr>
        <w:t>掌握撰写演讲稿的技巧。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活动</w:t>
      </w:r>
      <w:r w:rsidRPr="009B3F99">
        <w:rPr>
          <w:rFonts w:ascii="宋体" w:hAnsi="宋体"/>
        </w:rPr>
        <w:t>2:</w:t>
      </w:r>
      <w:r w:rsidRPr="009B3F99">
        <w:rPr>
          <w:rFonts w:ascii="宋体" w:hAnsi="宋体"/>
        </w:rPr>
        <w:t>学生阅读课本</w:t>
      </w:r>
      <w:r w:rsidRPr="009B3F99">
        <w:rPr>
          <w:rFonts w:ascii="宋体" w:hAnsi="宋体"/>
        </w:rPr>
        <w:t>P92</w:t>
      </w:r>
      <w:r w:rsidRPr="009B3F99">
        <w:rPr>
          <w:rFonts w:ascii="宋体" w:hAnsi="宋体"/>
        </w:rPr>
        <w:t>的指导材料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思考并讨论以下问题</w:t>
      </w:r>
      <w:r w:rsidRPr="009B3F99">
        <w:rPr>
          <w:rFonts w:ascii="宋体" w:hAnsi="宋体"/>
        </w:rPr>
        <w:t>: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1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演讲开头的方式有哪些</w:t>
      </w:r>
      <w:r w:rsidRPr="009B3F99">
        <w:rPr>
          <w:rFonts w:ascii="宋体" w:hAnsi="宋体"/>
        </w:rPr>
        <w:t>?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教师明确</w:t>
      </w:r>
      <w:r w:rsidRPr="009B3F99">
        <w:rPr>
          <w:rFonts w:ascii="宋体" w:hAnsi="宋体"/>
        </w:rPr>
        <w:t>:</w:t>
      </w:r>
      <w:r w:rsidRPr="009B3F99">
        <w:rPr>
          <w:rFonts w:ascii="宋体" w:hAnsi="宋体"/>
        </w:rPr>
        <w:t>可以从问候或感谢开始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拉近与听众的距离</w:t>
      </w:r>
      <w:r w:rsidRPr="009B3F99">
        <w:rPr>
          <w:rFonts w:ascii="宋体" w:hAnsi="宋体"/>
        </w:rPr>
        <w:t>;</w:t>
      </w:r>
      <w:r w:rsidRPr="009B3F99">
        <w:rPr>
          <w:rFonts w:ascii="宋体" w:hAnsi="宋体"/>
        </w:rPr>
        <w:t>可以由演讲的缘起、现场的氛围等引入正题</w:t>
      </w:r>
      <w:r w:rsidRPr="009B3F99">
        <w:rPr>
          <w:rFonts w:ascii="宋体" w:hAnsi="宋体"/>
        </w:rPr>
        <w:t>;</w:t>
      </w:r>
      <w:r w:rsidRPr="009B3F99">
        <w:rPr>
          <w:rFonts w:ascii="宋体" w:hAnsi="宋体"/>
        </w:rPr>
        <w:t>可以开门见山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直奔主题</w:t>
      </w:r>
      <w:r w:rsidRPr="009B3F99">
        <w:rPr>
          <w:rFonts w:ascii="宋体" w:hAnsi="宋体"/>
        </w:rPr>
        <w:t>;</w:t>
      </w:r>
      <w:r w:rsidRPr="009B3F99">
        <w:rPr>
          <w:rFonts w:ascii="宋体" w:hAnsi="宋体"/>
        </w:rPr>
        <w:t>还可以提出问题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引发思考。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2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演讲稿主体的写作应注意哪些问题</w:t>
      </w:r>
      <w:r w:rsidRPr="009B3F99">
        <w:rPr>
          <w:rFonts w:ascii="宋体" w:hAnsi="宋体"/>
        </w:rPr>
        <w:t>?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教师明确</w:t>
      </w:r>
      <w:r w:rsidRPr="009B3F99">
        <w:rPr>
          <w:rFonts w:ascii="宋体" w:hAnsi="宋体"/>
        </w:rPr>
        <w:t>:(1)</w:t>
      </w:r>
      <w:r w:rsidRPr="009B3F99">
        <w:rPr>
          <w:rFonts w:ascii="宋体" w:hAnsi="宋体"/>
        </w:rPr>
        <w:t>演讲时首先要有</w:t>
      </w:r>
      <w:r w:rsidRPr="009B3F99">
        <w:rPr>
          <w:rFonts w:ascii="宋体" w:hAnsi="宋体"/>
        </w:rPr>
        <w:t>“</w:t>
      </w:r>
      <w:r w:rsidRPr="009B3F99">
        <w:rPr>
          <w:rFonts w:ascii="宋体" w:hAnsi="宋体"/>
        </w:rPr>
        <w:t>我</w:t>
      </w:r>
      <w:r w:rsidRPr="009B3F99">
        <w:rPr>
          <w:rFonts w:ascii="宋体" w:hAnsi="宋体"/>
        </w:rPr>
        <w:t>”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观点要鲜明。</w:t>
      </w:r>
      <w:r w:rsidRPr="009B3F99">
        <w:rPr>
          <w:rFonts w:ascii="宋体" w:hAnsi="宋体"/>
        </w:rPr>
        <w:t xml:space="preserve"> 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(2)</w:t>
      </w:r>
      <w:r w:rsidRPr="009B3F99">
        <w:rPr>
          <w:rFonts w:ascii="宋体" w:hAnsi="宋体"/>
        </w:rPr>
        <w:t>演讲者心里要有听众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内容要有针对性。</w:t>
      </w:r>
      <w:r w:rsidRPr="009B3F99">
        <w:rPr>
          <w:rFonts w:ascii="宋体" w:hAnsi="宋体"/>
        </w:rPr>
        <w:t xml:space="preserve"> 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(3)</w:t>
      </w:r>
      <w:r w:rsidRPr="009B3F99">
        <w:rPr>
          <w:rFonts w:ascii="宋体" w:hAnsi="宋体"/>
        </w:rPr>
        <w:t>要用恰当的语言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语言要通俗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富有感染力。要多用白话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少用文言</w:t>
      </w:r>
      <w:r w:rsidRPr="009B3F99">
        <w:rPr>
          <w:rFonts w:ascii="宋体" w:hAnsi="宋体"/>
        </w:rPr>
        <w:t>;</w:t>
      </w:r>
      <w:r w:rsidRPr="009B3F99">
        <w:rPr>
          <w:rFonts w:ascii="宋体" w:hAnsi="宋体"/>
        </w:rPr>
        <w:t>多用口语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少用书面语</w:t>
      </w:r>
      <w:r w:rsidRPr="009B3F99">
        <w:rPr>
          <w:rFonts w:ascii="宋体" w:hAnsi="宋体"/>
        </w:rPr>
        <w:t>;</w:t>
      </w:r>
      <w:r w:rsidRPr="009B3F99">
        <w:rPr>
          <w:rFonts w:ascii="宋体" w:hAnsi="宋体"/>
        </w:rPr>
        <w:t>多用短句子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少用或不用长句子。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3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如何写好演讲稿的结尾</w:t>
      </w:r>
      <w:r w:rsidRPr="009B3F99">
        <w:rPr>
          <w:rFonts w:ascii="宋体" w:hAnsi="宋体"/>
        </w:rPr>
        <w:t>?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教师明确</w:t>
      </w:r>
      <w:r w:rsidRPr="009B3F99">
        <w:rPr>
          <w:rFonts w:ascii="宋体" w:hAnsi="宋体"/>
        </w:rPr>
        <w:t>:</w:t>
      </w:r>
      <w:r w:rsidRPr="009B3F99">
        <w:rPr>
          <w:rFonts w:ascii="宋体" w:hAnsi="宋体"/>
        </w:rPr>
        <w:t>在演讲稿的最后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可以重申观点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加深印象</w:t>
      </w:r>
      <w:r w:rsidRPr="009B3F99">
        <w:rPr>
          <w:rFonts w:ascii="宋体" w:hAnsi="宋体"/>
        </w:rPr>
        <w:t>;</w:t>
      </w:r>
      <w:r w:rsidRPr="009B3F99">
        <w:rPr>
          <w:rFonts w:ascii="宋体" w:hAnsi="宋体"/>
        </w:rPr>
        <w:t>也可以发出号召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鼓舞人心</w:t>
      </w:r>
      <w:r w:rsidRPr="009B3F99">
        <w:rPr>
          <w:rFonts w:ascii="宋体" w:hAnsi="宋体"/>
        </w:rPr>
        <w:t>;</w:t>
      </w:r>
      <w:r w:rsidRPr="009B3F99">
        <w:rPr>
          <w:rFonts w:ascii="宋体" w:hAnsi="宋体"/>
        </w:rPr>
        <w:t>还可以幽默调侃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逗大家一笑。好的结束语能有效调动听众的情绪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或将他们的思考引向深入。</w:t>
      </w:r>
    </w:p>
    <w:p w:rsidR="00A32818" w:rsidRPr="009B3F99" w:rsidRDefault="003E188C" w:rsidP="009B3F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三、当堂练习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训练题目</w:t>
      </w:r>
      <w:r w:rsidRPr="009B3F99">
        <w:rPr>
          <w:rFonts w:ascii="宋体" w:hAnsi="宋体"/>
        </w:rPr>
        <w:t>:</w:t>
      </w:r>
      <w:r w:rsidRPr="009B3F99">
        <w:rPr>
          <w:rFonts w:ascii="宋体" w:hAnsi="宋体"/>
        </w:rPr>
        <w:t>生活教育人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生活给人许多启迪。在你十几年的人生中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你的生活阅历使你有自己独特的真、善、美的体验。请以</w:t>
      </w:r>
      <w:r w:rsidRPr="009B3F99">
        <w:rPr>
          <w:rFonts w:ascii="宋体" w:hAnsi="宋体"/>
        </w:rPr>
        <w:t>“</w:t>
      </w:r>
      <w:r w:rsidRPr="009B3F99">
        <w:rPr>
          <w:rFonts w:ascii="宋体" w:hAnsi="宋体"/>
        </w:rPr>
        <w:t>感悟</w:t>
      </w:r>
      <w:r w:rsidRPr="009B3F99">
        <w:rPr>
          <w:rFonts w:ascii="宋体" w:hAnsi="宋体"/>
        </w:rPr>
        <w:t>”</w:t>
      </w:r>
      <w:r w:rsidRPr="009B3F99">
        <w:rPr>
          <w:rFonts w:ascii="宋体" w:hAnsi="宋体"/>
        </w:rPr>
        <w:t>为话题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选取一个角度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确定一个中心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写一个片段演讲词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写出你的体验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注意立意选材力避俗套。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思路导引</w:t>
      </w:r>
      <w:r w:rsidRPr="009B3F99">
        <w:rPr>
          <w:rFonts w:ascii="宋体" w:hAnsi="宋体"/>
        </w:rPr>
        <w:t>:</w:t>
      </w:r>
      <w:r w:rsidRPr="009B3F99">
        <w:rPr>
          <w:rFonts w:ascii="宋体" w:hAnsi="宋体"/>
        </w:rPr>
        <w:t>人生的感悟是丰富多彩的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所以可写的范围很宽。要写一个片断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就要确定一个主题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直接切入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不讲废话。这个片断训练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侧重于主题角度的选取。演讲要充满魅力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引人入胜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打动听众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就不能陈词滥调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人云亦云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要有自己的见地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给听众耳目一新的感觉。对同一事物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从不同的角度看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理解就不一样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“</w:t>
      </w:r>
      <w:r w:rsidRPr="009B3F99">
        <w:rPr>
          <w:rFonts w:ascii="宋体" w:hAnsi="宋体"/>
        </w:rPr>
        <w:t>横看成岭侧成峰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远近高低各不同</w:t>
      </w:r>
      <w:r w:rsidRPr="009B3F99">
        <w:rPr>
          <w:rFonts w:ascii="宋体" w:hAnsi="宋体"/>
        </w:rPr>
        <w:t>”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换一个角度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别有洞天。采用逆向思维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不失为一个选取角度的好办法。立意角度新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选材不落俗套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会增强演讲的说服力。生活给你的启示很多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要写好这个片断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就要选好一个角度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做到立意新、角度新、题材新。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活动</w:t>
      </w:r>
      <w:r w:rsidRPr="009B3F99">
        <w:rPr>
          <w:rFonts w:ascii="宋体" w:hAnsi="宋体"/>
        </w:rPr>
        <w:t>3</w:t>
      </w:r>
      <w:r w:rsidRPr="009B3F99">
        <w:rPr>
          <w:rFonts w:ascii="宋体" w:hAnsi="宋体"/>
        </w:rPr>
        <w:t>:</w:t>
      </w:r>
      <w:r w:rsidRPr="009B3F99">
        <w:rPr>
          <w:rFonts w:ascii="宋体" w:hAnsi="宋体"/>
        </w:rPr>
        <w:t>学生根据所学的演讲稿写作技巧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以</w:t>
      </w:r>
      <w:r w:rsidRPr="009B3F99">
        <w:rPr>
          <w:rFonts w:ascii="宋体" w:hAnsi="宋体"/>
        </w:rPr>
        <w:t>“</w:t>
      </w:r>
      <w:r w:rsidRPr="009B3F99">
        <w:rPr>
          <w:rFonts w:ascii="宋体" w:hAnsi="宋体"/>
        </w:rPr>
        <w:t>感悟</w:t>
      </w:r>
      <w:r w:rsidRPr="009B3F99">
        <w:rPr>
          <w:rFonts w:ascii="宋体" w:hAnsi="宋体"/>
        </w:rPr>
        <w:t>”</w:t>
      </w:r>
      <w:r w:rsidRPr="009B3F99">
        <w:rPr>
          <w:rFonts w:ascii="宋体" w:hAnsi="宋体"/>
        </w:rPr>
        <w:t>为话题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写一个演讲片断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写后进行交流点评。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9B3F99">
        <w:rPr>
          <w:rFonts w:ascii="宋体" w:hAnsi="宋体"/>
          <w:b/>
        </w:rPr>
        <w:t>第</w:t>
      </w:r>
      <w:r w:rsidRPr="009B3F99">
        <w:rPr>
          <w:rFonts w:ascii="宋体" w:hAnsi="宋体"/>
          <w:b/>
        </w:rPr>
        <w:t>2</w:t>
      </w:r>
      <w:r w:rsidRPr="009B3F99">
        <w:rPr>
          <w:rFonts w:ascii="宋体" w:hAnsi="宋体"/>
          <w:b/>
        </w:rPr>
        <w:t>课时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根据写作学案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完成本单元的写作实践题目。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9B3F99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30" name="方框.eps" descr="id:21474877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方框.eps" descr="id:2147487790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B3F99">
        <w:rPr>
          <w:rFonts w:ascii="宋体" w:hAnsi="宋体"/>
        </w:rPr>
        <w:t>板书设计</w:t>
      </w:r>
    </w:p>
    <w:p w:rsidR="00A32818" w:rsidRPr="009B3F99" w:rsidRDefault="003E188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D9D9D9" w:fill="auto"/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9B3F99">
        <w:rPr>
          <w:rFonts w:ascii="宋体" w:hAnsi="宋体"/>
        </w:rPr>
        <w:lastRenderedPageBreak/>
        <w:t>撰写演讲稿</w:t>
      </w:r>
      <m:oMath>
        <m:d>
          <m:dPr>
            <m:begChr m:val="{"/>
            <m:endChr m:val="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要有针对性,做到心中有听众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注意写好开头,吸引听众关注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明确表达观点,把思路展现出来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精心设计导语,提升演讲的效果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着力锤炼语言,增强演讲的感染力</m:t>
                  </m:r>
                </m:e>
              </m:mr>
            </m:m>
          </m:e>
        </m:d>
      </m:oMath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9B3F99">
        <w:rPr>
          <w:rFonts w:ascii="宋体" w:hAnsi="宋体"/>
          <w:noProof/>
        </w:rPr>
        <w:drawing>
          <wp:inline distT="0" distB="0" distL="0" distR="0">
            <wp:extent cx="6409690" cy="176530"/>
            <wp:effectExtent l="0" t="0" r="0" b="0"/>
            <wp:docPr id="131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13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0980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9B3F99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32" name="方框.eps" descr="id:21474877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方框.eps" descr="id:2147487797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B3F99">
        <w:rPr>
          <w:rFonts w:ascii="宋体" w:hAnsi="宋体"/>
        </w:rPr>
        <w:t>教学分析</w:t>
      </w:r>
    </w:p>
    <w:p w:rsidR="00A32818" w:rsidRPr="009B3F99" w:rsidRDefault="00A3281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m:oMath>
        <m:d>
          <m:dPr>
            <m:begChr m:val=""/>
            <m:endChr m:val=""/>
            <m:ctrlPr>
              <w:rPr>
                <w:rFonts w:ascii="宋体" w:hAnsi="宋体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szCs w:val="19"/>
              </w:rPr>
              <m:t>●</m:t>
            </m:r>
          </m:e>
        </m:d>
      </m:oMath>
      <w:r w:rsidR="003E188C" w:rsidRPr="009B3F99">
        <w:rPr>
          <w:rFonts w:ascii="宋体" w:hAnsi="宋体"/>
        </w:rPr>
        <w:t>教学目标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1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通过总结本单元的课文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了解演讲词的一般结构及特点。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2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把握演讲词的写作技巧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能够恰当的在演讲词中运用比喻、</w:t>
      </w:r>
      <w:r w:rsidRPr="009B3F99">
        <w:rPr>
          <w:rFonts w:ascii="宋体" w:hAnsi="宋体"/>
        </w:rPr>
        <w:t xml:space="preserve"> </w:t>
      </w:r>
      <w:r w:rsidRPr="009B3F99">
        <w:rPr>
          <w:rFonts w:ascii="宋体" w:hAnsi="宋体"/>
        </w:rPr>
        <w:t>排比等修辞方法增强感染力。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3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鼓励学生充满自信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扬起自信的风帆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乐观</w:t>
      </w:r>
      <w:r w:rsidRPr="009B3F99">
        <w:rPr>
          <w:rFonts w:ascii="宋体" w:hAnsi="宋体"/>
        </w:rPr>
        <w:t>的对待生活。</w:t>
      </w:r>
    </w:p>
    <w:p w:rsidR="00A32818" w:rsidRPr="009B3F99" w:rsidRDefault="00A3281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m:oMath>
        <m:d>
          <m:dPr>
            <m:begChr m:val=""/>
            <m:endChr m:val=""/>
            <m:ctrlPr>
              <w:rPr>
                <w:rFonts w:ascii="宋体" w:hAnsi="宋体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szCs w:val="19"/>
              </w:rPr>
              <m:t>●</m:t>
            </m:r>
          </m:e>
        </m:d>
      </m:oMath>
      <w:r w:rsidR="003E188C" w:rsidRPr="009B3F99">
        <w:rPr>
          <w:rFonts w:ascii="宋体" w:hAnsi="宋体"/>
        </w:rPr>
        <w:t>教学重难点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1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了解演讲词的一般结构。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2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把握演讲词的写作技巧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撰写优秀的演讲稿。</w:t>
      </w:r>
    </w:p>
    <w:p w:rsidR="00A32818" w:rsidRPr="009B3F99" w:rsidRDefault="00A3281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m:oMath>
        <m:d>
          <m:dPr>
            <m:begChr m:val=""/>
            <m:endChr m:val=""/>
            <m:ctrlPr>
              <w:rPr>
                <w:rFonts w:ascii="宋体" w:hAnsi="宋体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szCs w:val="19"/>
              </w:rPr>
              <m:t>●</m:t>
            </m:r>
          </m:e>
        </m:d>
      </m:oMath>
      <w:r w:rsidR="003E188C" w:rsidRPr="009B3F99">
        <w:rPr>
          <w:rFonts w:ascii="宋体" w:hAnsi="宋体"/>
        </w:rPr>
        <w:t>课时安排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2</w:t>
      </w:r>
      <w:r w:rsidRPr="009B3F99">
        <w:rPr>
          <w:rFonts w:ascii="宋体" w:hAnsi="宋体"/>
        </w:rPr>
        <w:t>课时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9B3F99">
        <w:rPr>
          <w:rFonts w:ascii="宋体" w:hAnsi="宋体"/>
          <w:noProof/>
        </w:rPr>
        <w:drawing>
          <wp:inline distT="0" distB="0" distL="0" distR="0">
            <wp:extent cx="1162685" cy="193040"/>
            <wp:effectExtent l="0" t="0" r="0" b="0"/>
            <wp:docPr id="133" name="方框6.eps" descr="id:21474878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方框6.eps" descr="id:2147487804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3160" cy="19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B3F99">
        <w:rPr>
          <w:rFonts w:ascii="宋体" w:hAnsi="宋体"/>
        </w:rPr>
        <w:t>教学过程设计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9B3F99">
        <w:rPr>
          <w:rFonts w:ascii="宋体" w:hAnsi="宋体"/>
          <w:b/>
        </w:rPr>
        <w:t>第</w:t>
      </w:r>
      <w:r w:rsidRPr="009B3F99">
        <w:rPr>
          <w:rFonts w:ascii="宋体" w:hAnsi="宋体"/>
          <w:b/>
        </w:rPr>
        <w:t>1</w:t>
      </w:r>
      <w:r w:rsidRPr="009B3F99">
        <w:rPr>
          <w:rFonts w:ascii="宋体" w:hAnsi="宋体"/>
          <w:b/>
        </w:rPr>
        <w:t>课时</w:t>
      </w:r>
    </w:p>
    <w:p w:rsidR="00A32818" w:rsidRPr="009B3F99" w:rsidRDefault="003E188C" w:rsidP="009B3F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一、导入新课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闻一多的《最后一次讲演》、顾拜旦的《庆祝奥林匹克运动复兴</w:t>
      </w:r>
      <w:r w:rsidRPr="009B3F99">
        <w:rPr>
          <w:rFonts w:ascii="宋体" w:hAnsi="宋体"/>
        </w:rPr>
        <w:t>25</w:t>
      </w:r>
      <w:r w:rsidRPr="009B3F99">
        <w:rPr>
          <w:rFonts w:ascii="宋体" w:hAnsi="宋体"/>
        </w:rPr>
        <w:t>周年》等都是演讲词。那么什么是演讲词</w:t>
      </w:r>
      <w:r w:rsidRPr="009B3F99">
        <w:rPr>
          <w:rFonts w:ascii="宋体" w:hAnsi="宋体"/>
        </w:rPr>
        <w:t>?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演讲词俗称演讲稿、讲话稿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是演讲者在演讲前事先准备、供演讲时使用的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用来交流思想、发表意见和主张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提出号召和倡议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把自己的主张、观点、见解及思想感情传达给听众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从而产生一定的作用和影响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达到宣传和教育的作用的、以议论为主的文稿。一篇出色的演讲词可以鼓舞人心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振奋精神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感染、打动读者或听众。怎样写好演讲词呢</w:t>
      </w:r>
      <w:r w:rsidRPr="009B3F99">
        <w:rPr>
          <w:rFonts w:ascii="宋体" w:hAnsi="宋体"/>
        </w:rPr>
        <w:t>?</w:t>
      </w:r>
    </w:p>
    <w:p w:rsidR="00A32818" w:rsidRPr="009B3F99" w:rsidRDefault="003E188C" w:rsidP="009B3F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二、演讲稿特点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演讲者以声音、态势来表达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听众用耳听、眼看来接受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这就决定了演讲词具有以下的特点</w:t>
      </w:r>
      <w:r w:rsidRPr="009B3F99">
        <w:rPr>
          <w:rFonts w:ascii="宋体" w:hAnsi="宋体"/>
        </w:rPr>
        <w:t>: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1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针对性。演讲要考虑特定的听众、演讲的环境、场合。听众不同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环境场合不同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演讲就有不同的内容、方法。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2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鲜明性。演讲要把演讲者的观点、主张、见解及思想感情传达给听众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就要立场鲜明、态度明确。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3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通俗性。演讲是给人听的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稍纵即逝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听众对演讲中每一句话的含义几乎没有思考的余地。要使听众听懂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就要条理清楚、层次分明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用简短的句子、口语化的语言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明白流畅地表达。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4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鼓动性。要达到宣传教育作用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演讲就要动之以情、晓之以理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富有鼓动性。</w:t>
      </w:r>
    </w:p>
    <w:p w:rsidR="00A32818" w:rsidRPr="009B3F99" w:rsidRDefault="003E188C" w:rsidP="009B3F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三、演讲稿的结构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演讲稿的结构通常包括开场白、正文、结尾三部分。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开场白是演讲稿中很重要的部分。好的开场白能够紧紧地抓住听众的注意力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为整场演讲的成功打下基础。常用的开场白有点</w:t>
      </w:r>
      <w:r w:rsidRPr="009B3F99">
        <w:rPr>
          <w:rFonts w:ascii="宋体" w:hAnsi="宋体"/>
        </w:rPr>
        <w:t>明主题、交代背景、引出话题、提出问题等。不论哪</w:t>
      </w:r>
      <w:r w:rsidRPr="009B3F99">
        <w:rPr>
          <w:rFonts w:ascii="宋体" w:hAnsi="宋体"/>
        </w:rPr>
        <w:lastRenderedPageBreak/>
        <w:t>种开场白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目的都是使听众立即了解演讲主题、引入正文、引起思考等。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正文是整篇演讲的主体。主体必须有重点、有层次、有中心语句。演讲主体的层次安排可按时间或空间顺序排列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也可以平行并列、正反对比、逐层深入。由于演讲材料是通过口头表达的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为了便于听众理解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各段落应上下连贯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段与段之间有适当的过渡和照应。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结尾是演讲内容的收束。它起着深化主题的作用。结尾的方法有归纳法、引文法、反问法等。归纳法是概括一篇演讲的中心思想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总结强调主要观点</w:t>
      </w:r>
      <w:r w:rsidRPr="009B3F99">
        <w:rPr>
          <w:rFonts w:ascii="宋体" w:hAnsi="宋体"/>
        </w:rPr>
        <w:t>;</w:t>
      </w:r>
      <w:r w:rsidRPr="009B3F99">
        <w:rPr>
          <w:rFonts w:ascii="宋体" w:hAnsi="宋体"/>
        </w:rPr>
        <w:t>引文法则是引用名言警句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升华主题、</w:t>
      </w:r>
      <w:r w:rsidRPr="009B3F99">
        <w:rPr>
          <w:rFonts w:ascii="宋体" w:hAnsi="宋体"/>
        </w:rPr>
        <w:t>留下思考</w:t>
      </w:r>
      <w:r w:rsidRPr="009B3F99">
        <w:rPr>
          <w:rFonts w:ascii="宋体" w:hAnsi="宋体"/>
        </w:rPr>
        <w:t>;</w:t>
      </w:r>
      <w:r w:rsidRPr="009B3F99">
        <w:rPr>
          <w:rFonts w:ascii="宋体" w:hAnsi="宋体"/>
        </w:rPr>
        <w:t>反问法是以问句引发听众思考和对演讲者观点的认同。此外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演讲稿的结尾也可以用感谢、展望、鼓舞等语句作结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使演讲能自然收束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给人留下深刻印象。</w:t>
      </w:r>
    </w:p>
    <w:p w:rsidR="00A32818" w:rsidRPr="009B3F99" w:rsidRDefault="003E188C" w:rsidP="009B3F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四、写法指导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1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选好主题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明确中心。主题是演讲的灵魂。写演讲词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首先要选好主题。主题的选择要服从演讲的要求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要考虑听众对象和演讲场合。演讲词没有中心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没有明确的主张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讲起来听众就不知所云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不明白演讲者讲什么问题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什么道理。如闻一多的《最后一次讲演》通过闻一多在李公朴的追悼会上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义正词严地当众揭露、痛斥反动派的罪恶和卑劣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表达了对民主和平的坚定信心的主题。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2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搜集资料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精选素材。</w:t>
      </w:r>
      <w:r w:rsidRPr="009B3F99">
        <w:rPr>
          <w:rFonts w:ascii="宋体" w:hAnsi="宋体"/>
        </w:rPr>
        <w:t>“</w:t>
      </w:r>
      <w:r w:rsidRPr="009B3F99">
        <w:rPr>
          <w:rFonts w:ascii="宋体" w:hAnsi="宋体"/>
        </w:rPr>
        <w:t>巧妇难为无米之炊</w:t>
      </w:r>
      <w:r w:rsidRPr="009B3F99">
        <w:rPr>
          <w:rFonts w:ascii="宋体" w:hAnsi="宋体"/>
        </w:rPr>
        <w:t>”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要写好演讲词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就要搜集整理好相关的资料。根据选定的演讲主题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去查找相关的资料。可以找相关书籍、报刊、文献、笔记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或向别人了解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做好记录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或上网下载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或把自己的思考所得写下来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然后将这些零碎的杂乱的资料加以阅读、比较、整理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再从中选出能充分表现主题的材料。如《应有格物致知精神》一文中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作者选用了王阳明的例子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充分说明传统中国教育不重视格物致知。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3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合理结构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科学组合。确定中心、选好材料后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可按演讲词的结构格式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列出简单的提纲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安排好开头结尾及主体的层次结构。开头的</w:t>
      </w:r>
      <w:r w:rsidRPr="009B3F99">
        <w:rPr>
          <w:rFonts w:ascii="宋体" w:hAnsi="宋体"/>
        </w:rPr>
        <w:t>呼语要得体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开场白尽可能营造设想的氛围。开头可以从题目谈起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可以提示中心或概括内容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或从寓言故事、名言警句、个人经历等谈起。为了使演讲引人入胜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可以从主体的结构上考虑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把演讲词写得曲折有致。可用下面几种方法</w:t>
      </w:r>
      <w:r w:rsidRPr="009B3F99">
        <w:rPr>
          <w:rFonts w:ascii="宋体" w:hAnsi="宋体"/>
        </w:rPr>
        <w:t>:</w:t>
      </w:r>
      <w:r w:rsidRPr="009B3F99">
        <w:rPr>
          <w:rFonts w:ascii="宋体" w:hAnsi="宋体"/>
        </w:rPr>
        <w:t>欲擒故纵法、设置悬念法、巧妙穿插法、波澜起伏法、抑扬法、对比法、蓄势法等。主体要丰富充实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层次清晰。结尾要简短有力。结尾的方式主要有</w:t>
      </w:r>
      <w:r w:rsidRPr="009B3F99">
        <w:rPr>
          <w:rFonts w:ascii="宋体" w:hAnsi="宋体"/>
        </w:rPr>
        <w:t>:(1)</w:t>
      </w:r>
      <w:r w:rsidRPr="009B3F99">
        <w:rPr>
          <w:rFonts w:ascii="宋体" w:hAnsi="宋体"/>
        </w:rPr>
        <w:t>提出希望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鼓舞听众</w:t>
      </w:r>
      <w:r w:rsidRPr="009B3F99">
        <w:rPr>
          <w:rFonts w:ascii="宋体" w:hAnsi="宋体"/>
        </w:rPr>
        <w:t>;(2)</w:t>
      </w:r>
      <w:r w:rsidRPr="009B3F99">
        <w:rPr>
          <w:rFonts w:ascii="宋体" w:hAnsi="宋体"/>
        </w:rPr>
        <w:t>篇末点题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加深印象</w:t>
      </w:r>
      <w:r w:rsidRPr="009B3F99">
        <w:rPr>
          <w:rFonts w:ascii="宋体" w:hAnsi="宋体"/>
        </w:rPr>
        <w:t>;(3)</w:t>
      </w:r>
      <w:r w:rsidRPr="009B3F99">
        <w:rPr>
          <w:rFonts w:ascii="宋体" w:hAnsi="宋体"/>
        </w:rPr>
        <w:t>幽默含蓄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耐人寻味。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4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情理交融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语言生动。演讲要感情充沛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有较强的艺术感染力和逻辑说服力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分析论述有深度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能</w:t>
      </w:r>
      <w:r w:rsidRPr="009B3F99">
        <w:rPr>
          <w:rFonts w:ascii="宋体" w:hAnsi="宋体"/>
        </w:rPr>
        <w:t>给人以启示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合情合理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做到以理服人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以情感人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才能让听众心悦诚服。演讲词的语言要简洁明快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通俗平实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准确生动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“</w:t>
      </w:r>
      <w:r w:rsidRPr="009B3F99">
        <w:rPr>
          <w:rFonts w:ascii="宋体" w:hAnsi="宋体"/>
        </w:rPr>
        <w:t>清水出芙蓉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天然去雕饰</w:t>
      </w:r>
      <w:r w:rsidRPr="009B3F99">
        <w:rPr>
          <w:rFonts w:ascii="宋体" w:hAnsi="宋体"/>
        </w:rPr>
        <w:t>”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同时又要幽默风趣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富有文采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富有气势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富有逻辑性。句式的整齐划一、对称均衡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长短句相结合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整句散句相结合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可以产生优美的节奏感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适当运用对偶、排比等修辞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使演讲怡情悦耳。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5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演讲稿还要在情绪上具有较强的感染力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语言上做到生动感人。在没有时间限制的情况下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尽量做到短而精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在听众的精力分散前戛然而止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余味悠长。演讲稿的语言可以有不同的风格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或庄严严肃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或轻松活泼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但总体来说应该尽可能体现口语化、大众化的特点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尽量避免使用听众不熟悉的文言、方言或生僻词语</w:t>
      </w:r>
      <w:r w:rsidRPr="009B3F99">
        <w:rPr>
          <w:rFonts w:ascii="宋体" w:hAnsi="宋体"/>
        </w:rPr>
        <w:t>;</w:t>
      </w:r>
      <w:r w:rsidRPr="009B3F99">
        <w:rPr>
          <w:rFonts w:ascii="宋体" w:hAnsi="宋体"/>
        </w:rPr>
        <w:t>多用短句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少用结构复杂的长句。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此外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还可以通过词语的精心选用和比喻、拟人、排比、对偶、设问、反问等修辞手法的运用来增强语言的表达效果</w:t>
      </w:r>
      <w:r w:rsidRPr="009B3F99">
        <w:rPr>
          <w:rFonts w:ascii="宋体" w:hAnsi="宋体"/>
        </w:rPr>
        <w:t>;</w:t>
      </w:r>
      <w:r w:rsidRPr="009B3F99">
        <w:rPr>
          <w:rFonts w:ascii="宋体" w:hAnsi="宋体"/>
        </w:rPr>
        <w:t>有意识地锤炼</w:t>
      </w:r>
      <w:r w:rsidRPr="009B3F99">
        <w:rPr>
          <w:rFonts w:ascii="宋体" w:hAnsi="宋体"/>
        </w:rPr>
        <w:t>“</w:t>
      </w:r>
      <w:r w:rsidRPr="009B3F99">
        <w:rPr>
          <w:rFonts w:ascii="宋体" w:hAnsi="宋体"/>
        </w:rPr>
        <w:t>金句</w:t>
      </w:r>
      <w:r w:rsidRPr="009B3F99">
        <w:rPr>
          <w:rFonts w:ascii="宋体" w:hAnsi="宋体"/>
        </w:rPr>
        <w:t>”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给听众以深刻的印象。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9B3F99">
        <w:rPr>
          <w:rFonts w:ascii="宋体" w:hAnsi="宋体"/>
          <w:b/>
        </w:rPr>
        <w:t>第</w:t>
      </w:r>
      <w:r w:rsidRPr="009B3F99">
        <w:rPr>
          <w:rFonts w:ascii="宋体" w:hAnsi="宋体"/>
          <w:b/>
        </w:rPr>
        <w:t>2</w:t>
      </w:r>
      <w:r w:rsidRPr="009B3F99">
        <w:rPr>
          <w:rFonts w:ascii="宋体" w:hAnsi="宋体"/>
          <w:b/>
        </w:rPr>
        <w:t>课时</w:t>
      </w:r>
    </w:p>
    <w:p w:rsidR="00A32818" w:rsidRPr="009B3F99" w:rsidRDefault="003E188C" w:rsidP="009B3F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一、撰写演讲稿训练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从下面的话题中任选一篇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尝试写一篇演讲稿。不少于</w:t>
      </w:r>
      <w:r w:rsidRPr="009B3F99">
        <w:rPr>
          <w:rFonts w:ascii="宋体" w:hAnsi="宋体"/>
        </w:rPr>
        <w:t>600</w:t>
      </w:r>
      <w:r w:rsidRPr="009B3F99">
        <w:rPr>
          <w:rFonts w:ascii="宋体" w:hAnsi="宋体"/>
        </w:rPr>
        <w:t>字。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1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我的梦想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2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让爱永驻心中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3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书香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伴我成长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4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假设学校组织竞聘学生会主席、团支部书记、班长、校刊主编、校广播站总监、志愿</w:t>
      </w:r>
      <w:r w:rsidRPr="009B3F99">
        <w:rPr>
          <w:rFonts w:ascii="宋体" w:hAnsi="宋体"/>
        </w:rPr>
        <w:lastRenderedPageBreak/>
        <w:t>者服务团团长等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你准备竞聘其中某个职务。试撰写一篇演讲稿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阐述你的竞聘主张。</w:t>
      </w:r>
    </w:p>
    <w:p w:rsidR="00A32818" w:rsidRPr="009B3F99" w:rsidRDefault="003E188C" w:rsidP="009B3F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二、范文赏析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9B3F99">
        <w:rPr>
          <w:rFonts w:ascii="宋体" w:hAnsi="宋体"/>
        </w:rPr>
        <w:t>书香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伴我成长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大家好</w:t>
      </w:r>
      <w:r w:rsidRPr="009B3F99">
        <w:rPr>
          <w:rFonts w:ascii="宋体" w:hAnsi="宋体"/>
        </w:rPr>
        <w:t>!</w:t>
      </w:r>
      <w:r w:rsidRPr="009B3F99">
        <w:rPr>
          <w:rFonts w:ascii="宋体" w:hAnsi="宋体"/>
        </w:rPr>
        <w:t>今天我为大家演讲的题目是《书香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伴我成长》。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书籍是一座智慧的殿堂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是一片思想的森林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是一方文明的沃野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包罗万象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藏珍蕴奇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使人心醉神迷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流连忘返。无论是朝霞灿烂的早晨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还是炊烟袅袅的黄昏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打开书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我就忘记了一切悲伤与孤寂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心头充满了愉悦与宁静。从而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在啜饮知识的琼浆中慢慢成长。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读书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让我从一个懵然无知的孩子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变成一个对世界有初步了解、开始懂得思考的小学生。读童话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我走入一个纯净美丽的世界。当看到小人鱼为了所爱的王子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毅然放弃了三百年的生命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化为海中的泡沫时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我忍不住潸然泪下。那天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整个下午我在小溪边徘徊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看着澄澈的流水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想着小人鱼的善良与美丽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一种难言的忧伤与真诚的感动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占据了我幼小的心灵。而当看到童话中的主人公凭着勇敢和智慧战胜邪恶时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我又为之高兴不已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拍手称快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就这样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我开始懂得了真、善、美。读了《卖火柴的小女孩》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</w:t>
      </w:r>
      <w:r w:rsidRPr="009B3F99">
        <w:rPr>
          <w:rFonts w:ascii="宋体" w:hAnsi="宋体"/>
        </w:rPr>
        <w:t>为小女孩的悲惨而难过</w:t>
      </w:r>
      <w:r w:rsidRPr="009B3F99">
        <w:rPr>
          <w:rFonts w:ascii="宋体" w:hAnsi="宋体"/>
        </w:rPr>
        <w:t>;</w:t>
      </w:r>
      <w:r w:rsidRPr="009B3F99">
        <w:rPr>
          <w:rFonts w:ascii="宋体" w:hAnsi="宋体"/>
        </w:rPr>
        <w:t>读了《鲁滨孙漂流记》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我被主人公鲁滨孙的毅力所感动</w:t>
      </w:r>
      <w:r w:rsidRPr="009B3F99">
        <w:rPr>
          <w:rFonts w:ascii="宋体" w:hAnsi="宋体"/>
        </w:rPr>
        <w:t>……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卖火柴的小女孩在寒风中卖火柴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卖不完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回家就要受到爸爸的打骂。在临终前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从火柴光中看到了慈祥地奶奶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带着微笑离开了人世</w:t>
      </w:r>
      <w:r w:rsidRPr="009B3F99">
        <w:rPr>
          <w:rFonts w:ascii="宋体" w:hAnsi="宋体"/>
        </w:rPr>
        <w:t>!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鲁滨孙漂流到荒岛以后没有任何外来的帮助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在那么艰苦的日子里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他不仅要战胜寂寞和孤独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还要战胜饥饿和疾病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更不能让岛上的野人捉住。他的心态那么乐观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他的意志那么坚强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他的求生欲望那么强烈</w:t>
      </w:r>
      <w:r w:rsidRPr="009B3F99">
        <w:rPr>
          <w:rFonts w:ascii="宋体" w:hAnsi="宋体"/>
        </w:rPr>
        <w:t>!28</w:t>
      </w:r>
      <w:r w:rsidRPr="009B3F99">
        <w:rPr>
          <w:rFonts w:ascii="宋体" w:hAnsi="宋体"/>
        </w:rPr>
        <w:t>年后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他终于成功地回到故乡。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在读书中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我逐渐领悟到</w:t>
      </w:r>
      <w:r w:rsidRPr="009B3F99">
        <w:rPr>
          <w:rFonts w:ascii="宋体" w:hAnsi="宋体"/>
        </w:rPr>
        <w:t>:</w:t>
      </w:r>
      <w:r w:rsidRPr="009B3F99">
        <w:rPr>
          <w:rFonts w:ascii="宋体" w:hAnsi="宋体"/>
        </w:rPr>
        <w:t>从小到大过着优越生活的我却从没有满足过。当我拿到大橘子时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就抱怨它酸</w:t>
      </w:r>
      <w:r w:rsidRPr="009B3F99">
        <w:rPr>
          <w:rFonts w:ascii="宋体" w:hAnsi="宋体"/>
        </w:rPr>
        <w:t>;</w:t>
      </w:r>
      <w:r w:rsidRPr="009B3F99">
        <w:rPr>
          <w:rFonts w:ascii="宋体" w:hAnsi="宋体"/>
        </w:rPr>
        <w:t>当我拿到甜橘子时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又抱怨它小</w:t>
      </w:r>
      <w:r w:rsidRPr="009B3F99">
        <w:rPr>
          <w:rFonts w:ascii="宋体" w:hAnsi="宋体"/>
        </w:rPr>
        <w:t>!</w:t>
      </w:r>
      <w:r w:rsidRPr="009B3F99">
        <w:rPr>
          <w:rFonts w:ascii="宋体" w:hAnsi="宋体"/>
        </w:rPr>
        <w:t>卖火柴的小女孩那么可怜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她却从没抱怨过命运的不公</w:t>
      </w:r>
      <w:r w:rsidRPr="009B3F99">
        <w:rPr>
          <w:rFonts w:ascii="宋体" w:hAnsi="宋体"/>
        </w:rPr>
        <w:t>!</w:t>
      </w:r>
      <w:r w:rsidRPr="009B3F99">
        <w:rPr>
          <w:rFonts w:ascii="宋体" w:hAnsi="宋体"/>
        </w:rPr>
        <w:t>还有那次我在学习过程中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遇见了一道题不会做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我绞尽脑汁也想不出来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我心安理得地放弃了。读过《鲁滨孙漂流记》后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我汗颜了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鲁滨孙在那么艰苦的日子里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都没有退缩过。以后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我遇到困难和挫折也一定要勇敢努力和它做斗争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勇于面对现实生活的一切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即使跌倒一百次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我也要一百零一次地站起来</w:t>
      </w:r>
      <w:r w:rsidRPr="009B3F99">
        <w:rPr>
          <w:rFonts w:ascii="宋体" w:hAnsi="宋体"/>
        </w:rPr>
        <w:t>!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在书里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我还发现了一个又一个秘密</w:t>
      </w:r>
      <w:r w:rsidRPr="009B3F99">
        <w:rPr>
          <w:rFonts w:ascii="宋体" w:hAnsi="宋体"/>
        </w:rPr>
        <w:t>:</w:t>
      </w:r>
      <w:r w:rsidRPr="009B3F99">
        <w:rPr>
          <w:rFonts w:ascii="宋体" w:hAnsi="宋体"/>
        </w:rPr>
        <w:t>猿人是人类的祖先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恐龙高大可怕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远古时代人们钻木取火</w:t>
      </w:r>
      <w:r w:rsidRPr="009B3F99">
        <w:rPr>
          <w:rFonts w:ascii="宋体" w:hAnsi="宋体"/>
        </w:rPr>
        <w:t>……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哦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世界原来这么奇妙</w:t>
      </w:r>
      <w:r w:rsidRPr="009B3F99">
        <w:rPr>
          <w:rFonts w:ascii="宋体" w:hAnsi="宋体"/>
        </w:rPr>
        <w:t>!</w:t>
      </w:r>
      <w:r w:rsidRPr="009B3F99">
        <w:rPr>
          <w:rFonts w:ascii="宋体" w:hAnsi="宋体"/>
        </w:rPr>
        <w:t>从《淘气包马小跳》中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我知道了漂亮聪明的夏林果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调皮捣蛋的马小跳</w:t>
      </w:r>
      <w:r w:rsidRPr="009B3F99">
        <w:rPr>
          <w:rFonts w:ascii="宋体" w:hAnsi="宋体"/>
        </w:rPr>
        <w:t>;</w:t>
      </w:r>
      <w:r w:rsidRPr="009B3F99">
        <w:rPr>
          <w:rFonts w:ascii="宋体" w:hAnsi="宋体"/>
        </w:rPr>
        <w:t>从《水浒传》中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我结识了忠义宽容的宋江</w:t>
      </w:r>
      <w:r w:rsidRPr="009B3F99">
        <w:rPr>
          <w:rFonts w:ascii="宋体" w:hAnsi="宋体"/>
        </w:rPr>
        <w:t>;</w:t>
      </w:r>
      <w:r w:rsidRPr="009B3F99">
        <w:rPr>
          <w:rFonts w:ascii="宋体" w:hAnsi="宋体"/>
        </w:rPr>
        <w:t>从《三国演义》中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我认识了足智多谋的诸葛亮</w:t>
      </w:r>
      <w:r w:rsidRPr="009B3F99">
        <w:rPr>
          <w:rFonts w:ascii="宋体" w:hAnsi="宋体"/>
        </w:rPr>
        <w:t>;</w:t>
      </w:r>
      <w:r w:rsidRPr="009B3F99">
        <w:rPr>
          <w:rFonts w:ascii="宋体" w:hAnsi="宋体"/>
        </w:rPr>
        <w:t>从《钢铁是怎样炼成的》中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我吸取了战胜困难的力量</w:t>
      </w:r>
      <w:r w:rsidRPr="009B3F99">
        <w:rPr>
          <w:rFonts w:ascii="宋体" w:hAnsi="宋体"/>
        </w:rPr>
        <w:t>……</w:t>
      </w:r>
      <w:r w:rsidRPr="009B3F99">
        <w:rPr>
          <w:rFonts w:ascii="宋体" w:hAnsi="宋体"/>
        </w:rPr>
        <w:t>我时而化成一名旅客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在书的世界里尽情观赏</w:t>
      </w:r>
      <w:r w:rsidRPr="009B3F99">
        <w:rPr>
          <w:rFonts w:ascii="宋体" w:hAnsi="宋体"/>
        </w:rPr>
        <w:t>;</w:t>
      </w:r>
      <w:r w:rsidRPr="009B3F99">
        <w:rPr>
          <w:rFonts w:ascii="宋体" w:hAnsi="宋体"/>
        </w:rPr>
        <w:t>我时而变成一条小鱼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在书的海洋里尽情遨游。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我的世界因读书而辽阔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我的生活因读书而充实。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书是无穷的宝藏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为我增添了丰富的知识</w:t>
      </w:r>
      <w:r w:rsidRPr="009B3F99">
        <w:rPr>
          <w:rFonts w:ascii="宋体" w:hAnsi="宋体"/>
        </w:rPr>
        <w:t>;</w:t>
      </w:r>
      <w:r w:rsidRPr="009B3F99">
        <w:rPr>
          <w:rFonts w:ascii="宋体" w:hAnsi="宋体"/>
        </w:rPr>
        <w:t>书是快乐的天堂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让我忘记了所有的忧伤。书是冬日里的阳光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带给我春的温暖</w:t>
      </w:r>
      <w:r w:rsidRPr="009B3F99">
        <w:rPr>
          <w:rFonts w:ascii="宋体" w:hAnsi="宋体"/>
        </w:rPr>
        <w:t>;</w:t>
      </w:r>
      <w:r w:rsidRPr="009B3F99">
        <w:rPr>
          <w:rFonts w:ascii="宋体" w:hAnsi="宋体"/>
        </w:rPr>
        <w:t>书是沙漠里的绿洲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给予我新的希望。就这样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书陪伴我度过了一年又一年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我在书香中渐渐成长。读</w:t>
      </w:r>
      <w:r w:rsidRPr="009B3F99">
        <w:rPr>
          <w:rFonts w:ascii="宋体" w:hAnsi="宋体"/>
        </w:rPr>
        <w:t>书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真好</w:t>
      </w:r>
      <w:r w:rsidRPr="009B3F99">
        <w:rPr>
          <w:rFonts w:ascii="宋体" w:hAnsi="宋体"/>
        </w:rPr>
        <w:t>!</w:t>
      </w:r>
      <w:r w:rsidRPr="009B3F99">
        <w:rPr>
          <w:rFonts w:ascii="宋体" w:hAnsi="宋体"/>
        </w:rPr>
        <w:t>同学们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让我们都来打开书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打开神奇的世界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打开无穷无尽的希望。让文明薪火相传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让智慧照亮美丽人间</w:t>
      </w:r>
      <w:r w:rsidRPr="009B3F99">
        <w:rPr>
          <w:rFonts w:ascii="宋体" w:hAnsi="宋体"/>
        </w:rPr>
        <w:t>!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9B3F99">
        <w:rPr>
          <w:rFonts w:ascii="宋体" w:hAnsi="宋体"/>
        </w:rPr>
        <w:t>竞选班长发言稿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敬爱的老师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亲爱的同学们</w:t>
      </w:r>
      <w:r w:rsidRPr="009B3F99">
        <w:rPr>
          <w:rFonts w:ascii="宋体" w:hAnsi="宋体"/>
        </w:rPr>
        <w:t>: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大家好</w:t>
      </w:r>
      <w:r w:rsidRPr="009B3F99">
        <w:rPr>
          <w:rFonts w:ascii="宋体" w:hAnsi="宋体"/>
        </w:rPr>
        <w:t>!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很高兴站在讲台上和这么多同学在一起竞选班干部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我今天的目标是竞选班长。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班长是一个我向往已久的职位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我知道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它需要一个有能力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有爱心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有魄力的人来担当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我相信我自己能够胜任这个职位。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拿破仑曾经说过</w:t>
      </w:r>
      <w:r w:rsidRPr="009B3F99">
        <w:rPr>
          <w:rFonts w:ascii="宋体" w:hAnsi="宋体"/>
        </w:rPr>
        <w:t>:</w:t>
      </w:r>
      <w:r w:rsidRPr="009B3F99">
        <w:rPr>
          <w:rFonts w:ascii="宋体" w:hAnsi="宋体"/>
        </w:rPr>
        <w:t>“</w:t>
      </w:r>
      <w:r w:rsidRPr="009B3F99">
        <w:rPr>
          <w:rFonts w:ascii="宋体" w:hAnsi="宋体"/>
        </w:rPr>
        <w:t>不想当将军的士兵不是好士兵。</w:t>
      </w:r>
      <w:r w:rsidRPr="009B3F99">
        <w:rPr>
          <w:rFonts w:ascii="宋体" w:hAnsi="宋体"/>
        </w:rPr>
        <w:t>”</w:t>
      </w:r>
      <w:r w:rsidRPr="009B3F99">
        <w:rPr>
          <w:rFonts w:ascii="宋体" w:hAnsi="宋体"/>
        </w:rPr>
        <w:t>我要用我的热情为我班服务。我深知竞选班长的难度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但是本着一颗为班级服务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为同学服务的诚心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我还是鼓起勇气来参加</w:t>
      </w:r>
      <w:r w:rsidRPr="009B3F99">
        <w:rPr>
          <w:rFonts w:ascii="宋体" w:hAnsi="宋体"/>
        </w:rPr>
        <w:lastRenderedPageBreak/>
        <w:t>竞选。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通过这次竞选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我希望锻炼自己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发挥自己的本领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扩展自己的视野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提高自己的能力。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如果我当上了班长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我一定更加严格要求自己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好好学习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争做同学们的榜样。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如果我当上了班长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我一定会努力做老师的得力小帮手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认真处理好班级的各项事务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主动帮助同学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为大家排忧解难。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如果我当上了班长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我一定会组织同学们开展丰富的班队活动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让同学们在活动中获得知识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得到快乐。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如果我当上了班长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我一定会尽心尽力地工作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我相信在我们共同的努力下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我们班的各项工作和成绩将会更加遥遥领先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蒸蒸日上。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如果我当不上班长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我也不会灰心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也不会气馁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这说明我的能力还不够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我就会改正自己的不足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在今后的日子里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努力拼搏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争取下一次竞选成功。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不过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我还是希望同学们能够全力支持我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我会把我所有的身心再次奉献给我们的班集体</w:t>
      </w:r>
      <w:r w:rsidRPr="009B3F99">
        <w:rPr>
          <w:rFonts w:ascii="宋体" w:hAnsi="宋体"/>
        </w:rPr>
        <w:t>!</w:t>
      </w:r>
      <w:r w:rsidRPr="009B3F99">
        <w:rPr>
          <w:rFonts w:ascii="宋体" w:hAnsi="宋体"/>
        </w:rPr>
        <w:t>谢谢大家</w:t>
      </w:r>
      <w:r w:rsidRPr="009B3F99">
        <w:rPr>
          <w:rFonts w:ascii="宋体" w:hAnsi="宋体"/>
        </w:rPr>
        <w:t>!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  <w:noProof/>
        </w:rPr>
        <w:drawing>
          <wp:inline distT="0" distB="0" distL="0" distR="0">
            <wp:extent cx="6385560" cy="176530"/>
            <wp:effectExtent l="0" t="0" r="0" b="0"/>
            <wp:docPr id="134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13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8568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9B3F99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35" name="方框.eps" descr="id:21474878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方框.eps" descr="id:2147487811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B3F99">
        <w:rPr>
          <w:rFonts w:ascii="宋体" w:hAnsi="宋体"/>
        </w:rPr>
        <w:t>学习目标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1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通过总结本单元的课文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了解演讲词的一般结构及特点。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2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把握演讲词的写作技巧。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3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能够恰当的在演讲词中运用比喻、排比等修辞方法增强感染力。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9B3F99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36" name="方框.eps" descr="id:21474878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方框.eps" descr="id:2147487818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B3F99">
        <w:rPr>
          <w:rFonts w:ascii="宋体" w:hAnsi="宋体"/>
        </w:rPr>
        <w:t>学习流程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1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带着学习目标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认真阅读教材和学案中的学法指导进行自学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为实战写作奠定基础。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2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根据写作实践的要求进行写作练习。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3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小组交流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组内批改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推荐优秀作品全班展示。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4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班内交流、点评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自主修改。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9B3F99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37" name="方框.eps" descr="id:21474878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方框.eps" descr="id:2147487825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B3F99">
        <w:rPr>
          <w:rFonts w:ascii="宋体" w:hAnsi="宋体"/>
        </w:rPr>
        <w:t>学习过程</w:t>
      </w:r>
    </w:p>
    <w:p w:rsidR="00A32818" w:rsidRPr="009B3F99" w:rsidRDefault="003E188C" w:rsidP="009B3F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一、自主学习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 w:cs="宋体" w:hint="eastAsia"/>
        </w:rPr>
        <w:t>◆</w:t>
      </w:r>
      <w:r w:rsidRPr="009B3F99">
        <w:rPr>
          <w:rFonts w:ascii="宋体" w:hAnsi="宋体"/>
        </w:rPr>
        <w:t>学法指导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1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回顾所学课文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把握演讲稿的特点。</w:t>
      </w:r>
      <w:r w:rsidRPr="009B3F99">
        <w:rPr>
          <w:rFonts w:ascii="宋体" w:hAnsi="宋体"/>
        </w:rPr>
        <w:t xml:space="preserve"> 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2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学习撰写演讲稿的写作技巧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明确演讲稿的写法。</w:t>
      </w:r>
      <w:r w:rsidRPr="009B3F99">
        <w:rPr>
          <w:rFonts w:ascii="宋体" w:hAnsi="宋体"/>
        </w:rPr>
        <w:t xml:space="preserve"> 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3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学习写简单的演讲稿。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 w:cs="宋体" w:hint="eastAsia"/>
        </w:rPr>
        <w:t>◆</w:t>
      </w:r>
      <w:r w:rsidRPr="009B3F99">
        <w:rPr>
          <w:rFonts w:ascii="宋体" w:hAnsi="宋体"/>
        </w:rPr>
        <w:t>写法指导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要进行一次成功的演讲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首先要写好演讲稿。遵循下面的几点技巧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你的演讲稿就可以写得非常精彩。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1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要有针对性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做到</w:t>
      </w:r>
      <w:r w:rsidRPr="009B3F99">
        <w:rPr>
          <w:rFonts w:ascii="宋体" w:hAnsi="宋体"/>
        </w:rPr>
        <w:t>“</w:t>
      </w:r>
      <w:r w:rsidRPr="009B3F99">
        <w:rPr>
          <w:rFonts w:ascii="宋体" w:hAnsi="宋体"/>
        </w:rPr>
        <w:t>心中有听众</w:t>
      </w:r>
      <w:r w:rsidRPr="009B3F99">
        <w:rPr>
          <w:rFonts w:ascii="宋体" w:hAnsi="宋体"/>
        </w:rPr>
        <w:t>”</w:t>
      </w:r>
      <w:r w:rsidRPr="009B3F99">
        <w:rPr>
          <w:rFonts w:ascii="宋体" w:hAnsi="宋体"/>
        </w:rPr>
        <w:t>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要充分考虑听众的年龄、身份、文化程度、心理需求等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以此来确定演讲的主题、内容和语言风格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这样才能做到有的放矢。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2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注意写好开头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吸引听众的关注。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演讲开头的方式有很多种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可以从问候或感谢开始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拉近与听众的距离</w:t>
      </w:r>
      <w:r w:rsidRPr="009B3F99">
        <w:rPr>
          <w:rFonts w:ascii="宋体" w:hAnsi="宋体"/>
        </w:rPr>
        <w:t>;</w:t>
      </w:r>
      <w:r w:rsidRPr="009B3F99">
        <w:rPr>
          <w:rFonts w:ascii="宋体" w:hAnsi="宋体"/>
        </w:rPr>
        <w:t>可以由演讲的缘起、现场的氛围等引入正题</w:t>
      </w:r>
      <w:r w:rsidRPr="009B3F99">
        <w:rPr>
          <w:rFonts w:ascii="宋体" w:hAnsi="宋体"/>
        </w:rPr>
        <w:t>;</w:t>
      </w:r>
      <w:r w:rsidRPr="009B3F99">
        <w:rPr>
          <w:rFonts w:ascii="宋体" w:hAnsi="宋体"/>
        </w:rPr>
        <w:t>可以开门见山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直奔主题</w:t>
      </w:r>
      <w:r w:rsidRPr="009B3F99">
        <w:rPr>
          <w:rFonts w:ascii="宋体" w:hAnsi="宋体"/>
        </w:rPr>
        <w:t>;</w:t>
      </w:r>
      <w:r w:rsidRPr="009B3F99">
        <w:rPr>
          <w:rFonts w:ascii="宋体" w:hAnsi="宋体"/>
        </w:rPr>
        <w:t>还可以提出问题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引发思考。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3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明确表达观点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把思路展现出来。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听现场演讲与读文章的不同在于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听众无法像读者那样反复阅读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慢慢思考。因此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写演讲稿时要注意提高自己观点和思路的</w:t>
      </w:r>
      <w:r w:rsidRPr="009B3F99">
        <w:rPr>
          <w:rFonts w:ascii="宋体" w:hAnsi="宋体"/>
        </w:rPr>
        <w:t>“</w:t>
      </w:r>
      <w:r w:rsidRPr="009B3F99">
        <w:rPr>
          <w:rFonts w:ascii="宋体" w:hAnsi="宋体"/>
        </w:rPr>
        <w:t>辨识度</w:t>
      </w:r>
      <w:r w:rsidRPr="009B3F99">
        <w:rPr>
          <w:rFonts w:ascii="宋体" w:hAnsi="宋体"/>
        </w:rPr>
        <w:t>”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除了观点要明确外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尤其要注意用提示性</w:t>
      </w:r>
      <w:r w:rsidRPr="009B3F99">
        <w:rPr>
          <w:rFonts w:ascii="宋体" w:hAnsi="宋体"/>
        </w:rPr>
        <w:lastRenderedPageBreak/>
        <w:t>词语、关联词语和过渡性词语来提示自己的思路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将其更直接、更清晰地呈现出来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不要过多地让观众去揣摩、分析。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4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精心设计结语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提升演讲的效果。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在演讲稿的最后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可以</w:t>
      </w:r>
      <w:r w:rsidRPr="009B3F99">
        <w:rPr>
          <w:rFonts w:ascii="宋体" w:hAnsi="宋体"/>
        </w:rPr>
        <w:t>重申观点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加深印象</w:t>
      </w:r>
      <w:r w:rsidRPr="009B3F99">
        <w:rPr>
          <w:rFonts w:ascii="宋体" w:hAnsi="宋体"/>
        </w:rPr>
        <w:t>;</w:t>
      </w:r>
      <w:r w:rsidRPr="009B3F99">
        <w:rPr>
          <w:rFonts w:ascii="宋体" w:hAnsi="宋体"/>
        </w:rPr>
        <w:t>也可以发出号召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鼓舞人心</w:t>
      </w:r>
      <w:r w:rsidRPr="009B3F99">
        <w:rPr>
          <w:rFonts w:ascii="宋体" w:hAnsi="宋体"/>
        </w:rPr>
        <w:t>;</w:t>
      </w:r>
      <w:r w:rsidRPr="009B3F99">
        <w:rPr>
          <w:rFonts w:ascii="宋体" w:hAnsi="宋体"/>
        </w:rPr>
        <w:t>还可以幽默调侃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逗大家一笑。好的结束语能有效调动听众的情绪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或将他们的思考引向深入。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5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着力锤炼语言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增强演讲的感染力。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演讲稿的语言可以有不同的风格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或庄重严肃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或轻松活泼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但总体来说应该尽可能体现口语化、大众化的特点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尽量避免使用听众不熟悉的文言、方言或生僻词语</w:t>
      </w:r>
      <w:r w:rsidRPr="009B3F99">
        <w:rPr>
          <w:rFonts w:ascii="宋体" w:hAnsi="宋体"/>
        </w:rPr>
        <w:t>;</w:t>
      </w:r>
      <w:r w:rsidRPr="009B3F99">
        <w:rPr>
          <w:rFonts w:ascii="宋体" w:hAnsi="宋体"/>
        </w:rPr>
        <w:t>多用短句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少用结构复杂的长句。</w:t>
      </w:r>
    </w:p>
    <w:p w:rsidR="00A32818" w:rsidRPr="009B3F99" w:rsidRDefault="003E188C" w:rsidP="009B3F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二、写作实践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请拿起笔来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自己尝试着撰写一篇演讲稿。下面的话题可供参考。不少于</w:t>
      </w:r>
      <w:r w:rsidRPr="009B3F99">
        <w:rPr>
          <w:rFonts w:ascii="宋体" w:hAnsi="宋体"/>
        </w:rPr>
        <w:t>600</w:t>
      </w:r>
      <w:r w:rsidRPr="009B3F99">
        <w:rPr>
          <w:rFonts w:ascii="宋体" w:hAnsi="宋体"/>
        </w:rPr>
        <w:t>字。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1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我的梦想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2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让爱永驻心中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3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书香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伴我成长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4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假设学校组织竞聘学</w:t>
      </w:r>
      <w:r w:rsidRPr="009B3F99">
        <w:rPr>
          <w:rFonts w:ascii="宋体" w:hAnsi="宋体"/>
        </w:rPr>
        <w:t>生会主席、团支部书记、校刊主编、校广播站总监、志愿者服务团团长等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你准备竞聘其中某个职务。试撰写一份演讲稿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阐述你的竞聘主张。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写作要求</w:t>
      </w:r>
      <w:r w:rsidRPr="009B3F99">
        <w:rPr>
          <w:rFonts w:ascii="宋体" w:hAnsi="宋体"/>
        </w:rPr>
        <w:t>: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1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结构完整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符合演讲词的基本格式和内容要求。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2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主题明了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语言符合演讲人的身份。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3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正文字数不少于</w:t>
      </w:r>
      <w:r w:rsidRPr="009B3F99">
        <w:rPr>
          <w:rFonts w:ascii="宋体" w:hAnsi="宋体"/>
        </w:rPr>
        <w:t>600</w:t>
      </w:r>
      <w:r w:rsidRPr="009B3F99">
        <w:rPr>
          <w:rFonts w:ascii="宋体" w:hAnsi="宋体"/>
        </w:rPr>
        <w:t>字。</w:t>
      </w:r>
    </w:p>
    <w:p w:rsidR="00A32818" w:rsidRPr="009B3F99" w:rsidRDefault="003E188C" w:rsidP="009B3F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三、小组交流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学习小组内互相批改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推荐优秀作品全班展示。班内交流、点评。</w:t>
      </w:r>
    </w:p>
    <w:p w:rsidR="00A32818" w:rsidRPr="009B3F99" w:rsidRDefault="003E188C" w:rsidP="009B3F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四、自主修改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根据交流点评中出现的问题自主进行修改。</w:t>
      </w:r>
    </w:p>
    <w:p w:rsidR="00A32818" w:rsidRPr="009B3F99" w:rsidRDefault="003E188C" w:rsidP="009B3F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五、例文欣赏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1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例文</w:t>
      </w:r>
      <w:r w:rsidRPr="009B3F99">
        <w:rPr>
          <w:rFonts w:ascii="宋体" w:hAnsi="宋体"/>
        </w:rPr>
        <w:t>: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9B3F99">
        <w:rPr>
          <w:rFonts w:ascii="宋体" w:hAnsi="宋体"/>
        </w:rPr>
        <w:t>我的梦想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9B3F99">
        <w:rPr>
          <w:rFonts w:ascii="宋体" w:hAnsi="宋体"/>
        </w:rPr>
        <w:t>尊敬的老师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亲爱的同学们</w:t>
      </w:r>
      <w:r w:rsidRPr="009B3F99">
        <w:rPr>
          <w:rFonts w:ascii="宋体" w:hAnsi="宋体"/>
        </w:rPr>
        <w:t>: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大家好</w:t>
      </w:r>
      <w:r w:rsidRPr="009B3F99">
        <w:rPr>
          <w:rFonts w:ascii="宋体" w:hAnsi="宋体"/>
        </w:rPr>
        <w:t>!</w:t>
      </w:r>
      <w:r w:rsidRPr="009B3F99">
        <w:rPr>
          <w:rFonts w:ascii="宋体" w:hAnsi="宋体"/>
        </w:rPr>
        <w:t>今天我演讲的题目是《我的梦想》。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我不是诗人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不能用漂亮的诗句讴歌我的生活</w:t>
      </w:r>
      <w:r w:rsidRPr="009B3F99">
        <w:rPr>
          <w:rFonts w:ascii="宋体" w:hAnsi="宋体"/>
        </w:rPr>
        <w:t>;</w:t>
      </w:r>
      <w:r w:rsidRPr="009B3F99">
        <w:rPr>
          <w:rFonts w:ascii="宋体" w:hAnsi="宋体"/>
        </w:rPr>
        <w:t>我不是学者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不能用深邃的思想思考我的价值</w:t>
      </w:r>
      <w:r w:rsidRPr="009B3F99">
        <w:rPr>
          <w:rFonts w:ascii="宋体" w:hAnsi="宋体"/>
        </w:rPr>
        <w:t>;</w:t>
      </w:r>
      <w:r w:rsidRPr="009B3F99">
        <w:rPr>
          <w:rFonts w:ascii="宋体" w:hAnsi="宋体"/>
        </w:rPr>
        <w:t>我不是歌手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不能用动听的歌喉歌咏我的未来。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我只是一名学生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但我有我的梦想。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记得我三岁时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第一次迈入幼儿园的大门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第一次看到了那迷人的大眼睛和那甜美的酒窝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她是我的启蒙老师</w:t>
      </w:r>
      <w:r w:rsidRPr="009B3F99">
        <w:rPr>
          <w:rFonts w:ascii="宋体" w:hAnsi="宋体"/>
        </w:rPr>
        <w:t>——</w:t>
      </w:r>
      <w:r w:rsidRPr="009B3F99">
        <w:rPr>
          <w:rFonts w:ascii="宋体" w:hAnsi="宋体"/>
        </w:rPr>
        <w:t>刘老师。她总爱在春天带我们去郊外游玩。记得那时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花儿总是开着的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草儿总是绿油油的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风儿总是和煦的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我们总是快活的。刘老师跟我们玩得很融洽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从来没有斥责过我们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她包容我们的一切。我们都把她当做自己的妈妈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在她面前撒娇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在她怀里睡觉。不知不觉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幼儿时期那无忧无虑的快</w:t>
      </w:r>
      <w:r w:rsidRPr="009B3F99">
        <w:rPr>
          <w:rFonts w:ascii="宋体" w:hAnsi="宋体"/>
        </w:rPr>
        <w:t>乐时光就在我们的嬉笑中溜走了。但刘老师那慈母般的形象却在我的心底留下了深深的印迹。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告别幼儿时期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进入了小学。这时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我又一次看到那敏锐的目光和那慈祥的笑容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她是我的小学老师</w:t>
      </w:r>
      <w:r w:rsidRPr="009B3F99">
        <w:rPr>
          <w:rFonts w:ascii="宋体" w:hAnsi="宋体"/>
        </w:rPr>
        <w:t>——</w:t>
      </w:r>
      <w:r w:rsidRPr="009B3F99">
        <w:rPr>
          <w:rFonts w:ascii="宋体" w:hAnsi="宋体"/>
        </w:rPr>
        <w:t>曹老师。她总爱在我取得好成绩时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给我一缕祥和的目光和一个称许的笑容</w:t>
      </w:r>
      <w:r w:rsidRPr="009B3F99">
        <w:rPr>
          <w:rFonts w:ascii="宋体" w:hAnsi="宋体"/>
        </w:rPr>
        <w:t>:</w:t>
      </w:r>
      <w:r w:rsidRPr="009B3F99">
        <w:rPr>
          <w:rFonts w:ascii="宋体" w:hAnsi="宋体"/>
        </w:rPr>
        <w:t>那目光告诉我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不要骄傲</w:t>
      </w:r>
      <w:r w:rsidRPr="009B3F99">
        <w:rPr>
          <w:rFonts w:ascii="宋体" w:hAnsi="宋体"/>
        </w:rPr>
        <w:t>!</w:t>
      </w:r>
      <w:r w:rsidRPr="009B3F99">
        <w:rPr>
          <w:rFonts w:ascii="宋体" w:hAnsi="宋体"/>
        </w:rPr>
        <w:t>那笑容鼓励我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不错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继续加油</w:t>
      </w:r>
      <w:r w:rsidRPr="009B3F99">
        <w:rPr>
          <w:rFonts w:ascii="宋体" w:hAnsi="宋体"/>
        </w:rPr>
        <w:t>!</w:t>
      </w:r>
      <w:r w:rsidRPr="009B3F99">
        <w:rPr>
          <w:rFonts w:ascii="宋体" w:hAnsi="宋体"/>
        </w:rPr>
        <w:t>小学六年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那目光、那笑容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像和煦的春风、像温暖的阳光吹拂着我、照耀着我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让我茁壮成长。光阴似箭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小学毕业了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我离开了生活六年的母校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但曹老师的音容笑貌让我永生难忘。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如今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我迈入了初中校门。记得第一节课是语文老师上的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她走上三尺讲台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用三寸粉笔</w:t>
      </w:r>
      <w:r w:rsidRPr="009B3F99">
        <w:rPr>
          <w:rFonts w:ascii="宋体" w:hAnsi="宋体"/>
        </w:rPr>
        <w:lastRenderedPageBreak/>
        <w:t>为我们写下初中语文学习的四要点</w:t>
      </w:r>
      <w:r w:rsidRPr="009B3F99">
        <w:rPr>
          <w:rFonts w:ascii="宋体" w:hAnsi="宋体"/>
        </w:rPr>
        <w:t>:</w:t>
      </w:r>
      <w:r w:rsidRPr="009B3F99">
        <w:rPr>
          <w:rFonts w:ascii="宋体" w:hAnsi="宋体"/>
        </w:rPr>
        <w:t>看、读、思、写。鼓励我们只要掌握了这四要点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初中语文并不难。老师她自己也喜欢写作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她的文字清丽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感情真挚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字里行间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常常流淌着一腔温馨的情怀。老师的言传身教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老师的悉心指导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使得期中考试我的作文只扣掉两分。在我的心中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语文老师就是那辛勤的园丁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就是那燃烧的红烛</w:t>
      </w:r>
      <w:r w:rsidRPr="009B3F99">
        <w:rPr>
          <w:rFonts w:ascii="宋体" w:hAnsi="宋体"/>
        </w:rPr>
        <w:t>!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啊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我长大了也要当一名老师</w:t>
      </w:r>
      <w:r w:rsidRPr="009B3F99">
        <w:rPr>
          <w:rFonts w:ascii="宋体" w:hAnsi="宋体"/>
        </w:rPr>
        <w:t>!</w:t>
      </w:r>
      <w:r w:rsidRPr="009B3F99">
        <w:rPr>
          <w:rFonts w:ascii="宋体" w:hAnsi="宋体"/>
        </w:rPr>
        <w:t>我要用耐心在那片希望的田野上努力耕耘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我要用知识点燃每一个学生的梦想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我要用爱心托起他们飞翔的翅膀</w:t>
      </w:r>
      <w:r w:rsidRPr="009B3F99">
        <w:rPr>
          <w:rFonts w:ascii="宋体" w:hAnsi="宋体"/>
        </w:rPr>
        <w:t>……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那一颗懵懂岁</w:t>
      </w:r>
      <w:r w:rsidRPr="009B3F99">
        <w:rPr>
          <w:rFonts w:ascii="宋体" w:hAnsi="宋体"/>
        </w:rPr>
        <w:t>月中飘来的种子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已在我的心中扎下了深根</w:t>
      </w:r>
      <w:r w:rsidRPr="009B3F99">
        <w:rPr>
          <w:rFonts w:ascii="宋体" w:hAnsi="宋体"/>
        </w:rPr>
        <w:t>!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风在静止时是无声的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那么就让我们年轻的心跳动起来吧</w:t>
      </w:r>
      <w:r w:rsidRPr="009B3F99">
        <w:rPr>
          <w:rFonts w:ascii="宋体" w:hAnsi="宋体"/>
        </w:rPr>
        <w:t>!</w:t>
      </w:r>
      <w:r w:rsidRPr="009B3F99">
        <w:rPr>
          <w:rFonts w:ascii="宋体" w:hAnsi="宋体"/>
        </w:rPr>
        <w:t>那样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风便有歌了</w:t>
      </w:r>
      <w:r w:rsidRPr="009B3F99">
        <w:rPr>
          <w:rFonts w:ascii="宋体" w:hAnsi="宋体"/>
        </w:rPr>
        <w:t>;</w:t>
      </w:r>
      <w:r w:rsidRPr="009B3F99">
        <w:rPr>
          <w:rFonts w:ascii="宋体" w:hAnsi="宋体"/>
        </w:rPr>
        <w:t>水在静止时是无言的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那么就让我们滚烫的血液奔腾吧</w:t>
      </w:r>
      <w:r w:rsidRPr="009B3F99">
        <w:rPr>
          <w:rFonts w:ascii="宋体" w:hAnsi="宋体"/>
        </w:rPr>
        <w:t>!</w:t>
      </w:r>
      <w:r w:rsidRPr="009B3F99">
        <w:rPr>
          <w:rFonts w:ascii="宋体" w:hAnsi="宋体"/>
        </w:rPr>
        <w:t>那样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水便欢笑了</w:t>
      </w:r>
      <w:r w:rsidRPr="009B3F99">
        <w:rPr>
          <w:rFonts w:ascii="宋体" w:hAnsi="宋体"/>
        </w:rPr>
        <w:t>;</w:t>
      </w:r>
      <w:r w:rsidRPr="009B3F99">
        <w:rPr>
          <w:rFonts w:ascii="宋体" w:hAnsi="宋体"/>
        </w:rPr>
        <w:t>山一直是沉默的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那么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就让追梦的我们奋力攀登吧</w:t>
      </w:r>
      <w:r w:rsidRPr="009B3F99">
        <w:rPr>
          <w:rFonts w:ascii="宋体" w:hAnsi="宋体"/>
        </w:rPr>
        <w:t>!</w:t>
      </w:r>
      <w:r w:rsidRPr="009B3F99">
        <w:rPr>
          <w:rFonts w:ascii="宋体" w:hAnsi="宋体"/>
        </w:rPr>
        <w:t>那样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我们的梦想定会开花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我们的人生定会灿烂</w:t>
      </w:r>
      <w:r w:rsidRPr="009B3F99">
        <w:rPr>
          <w:rFonts w:ascii="宋体" w:hAnsi="宋体"/>
        </w:rPr>
        <w:t>!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2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例文</w:t>
      </w:r>
      <w:r w:rsidRPr="009B3F99">
        <w:rPr>
          <w:rFonts w:ascii="宋体" w:hAnsi="宋体"/>
        </w:rPr>
        <w:t>: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9B3F99">
        <w:rPr>
          <w:rFonts w:ascii="宋体" w:hAnsi="宋体"/>
        </w:rPr>
        <w:t>让爱永驻心中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小时候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经常去奶奶家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而奶奶则时常与我聊天。她用她那温暖的爱时刻温暖着我。在记忆的深处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唯有那一幕令我感动至今</w:t>
      </w:r>
      <w:r w:rsidRPr="009B3F99">
        <w:rPr>
          <w:rFonts w:ascii="宋体" w:hAnsi="宋体"/>
        </w:rPr>
        <w:t>:</w:t>
      </w:r>
      <w:r w:rsidRPr="009B3F99">
        <w:rPr>
          <w:rFonts w:ascii="宋体" w:hAnsi="宋体"/>
        </w:rPr>
        <w:t>我和爸爸一块去集市上赶集看到了奶奶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这时的我只顾疯玩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沉迷于眼前热闹的集市中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可却不知奶奶买了几块钱的包子正满大街找我。记忆中的她迈着蹒跚的步子艰难的急切地寻找着我。凛冽的寒风吹在她那饱经风霜的脸上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留下岁月的痕迹。当我玩尽了兴并且看到她时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她已气喘吁吁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精疲力竭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但仍微笑着对我说</w:t>
      </w:r>
      <w:r w:rsidRPr="009B3F99">
        <w:rPr>
          <w:rFonts w:ascii="宋体" w:hAnsi="宋体"/>
        </w:rPr>
        <w:t>:</w:t>
      </w:r>
      <w:r w:rsidRPr="009B3F99">
        <w:rPr>
          <w:rFonts w:ascii="宋体" w:hAnsi="宋体"/>
        </w:rPr>
        <w:t>“</w:t>
      </w:r>
      <w:r w:rsidRPr="009B3F99">
        <w:rPr>
          <w:rFonts w:ascii="宋体" w:hAnsi="宋体"/>
        </w:rPr>
        <w:t>我可算找到你了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给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这包子还是热的呢</w:t>
      </w:r>
      <w:r w:rsidRPr="009B3F99">
        <w:rPr>
          <w:rFonts w:ascii="宋体" w:hAnsi="宋体"/>
        </w:rPr>
        <w:t>!</w:t>
      </w:r>
      <w:r w:rsidRPr="009B3F99">
        <w:rPr>
          <w:rFonts w:ascii="宋体" w:hAnsi="宋体"/>
        </w:rPr>
        <w:t>趁热吃吧</w:t>
      </w:r>
      <w:r w:rsidRPr="009B3F99">
        <w:rPr>
          <w:rFonts w:ascii="宋体" w:hAnsi="宋体"/>
        </w:rPr>
        <w:t>!</w:t>
      </w:r>
      <w:r w:rsidRPr="009B3F99">
        <w:rPr>
          <w:rFonts w:ascii="宋体" w:hAnsi="宋体"/>
        </w:rPr>
        <w:t>”</w:t>
      </w:r>
      <w:r w:rsidRPr="009B3F99">
        <w:rPr>
          <w:rFonts w:ascii="宋体" w:hAnsi="宋体"/>
        </w:rPr>
        <w:t>这虽是一句简短的话语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但在这严冬包裹的寒冬中仿佛照射一束温暖的阳光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暖人心菲。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但这阳光却在那一瞬间消失了。腊月十八日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也许对许多人来说是梅花扑鼻香的日子。但在我心中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那黑色的蚊帐却永远地遮住了奶奶的微笑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因为她永远的沉睡了。奶奶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虽然你已离开了我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到了</w:t>
      </w:r>
      <w:r w:rsidRPr="009B3F99">
        <w:rPr>
          <w:rFonts w:ascii="宋体" w:hAnsi="宋体"/>
        </w:rPr>
        <w:t>另一个世界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但你的爱却永远地停留在我的心间。如果说爱是一杯茶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那么你对我的爱就如茶一样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舌间涌过丝丝甘甜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回味无穷。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追忆似水流年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岁月无痕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只为让爱永驻心间。虽然你已离开了我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但你的爱却犹如一股泉水缓缓在我心间流淌</w:t>
      </w:r>
      <w:r w:rsidRPr="009B3F99">
        <w:rPr>
          <w:rFonts w:ascii="宋体" w:hAnsi="宋体"/>
        </w:rPr>
        <w:t>;</w:t>
      </w:r>
      <w:r w:rsidRPr="009B3F99">
        <w:rPr>
          <w:rFonts w:ascii="宋体" w:hAnsi="宋体"/>
        </w:rPr>
        <w:t>虽然你已离开了我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但你的爱却犹如一杯奶茶滋润着我干涸的心田。一切的一切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只源于你的爱与呵护伴我成长。阵阵清风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吹走的是那些忧愁的记忆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却吹不走你对我温馨的回忆</w:t>
      </w:r>
      <w:r w:rsidRPr="009B3F99">
        <w:rPr>
          <w:rFonts w:ascii="宋体" w:hAnsi="宋体"/>
        </w:rPr>
        <w:t>;</w:t>
      </w:r>
      <w:r w:rsidRPr="009B3F99">
        <w:rPr>
          <w:rFonts w:ascii="宋体" w:hAnsi="宋体"/>
        </w:rPr>
        <w:t>潺潺溪水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流过我心间。生命因美丽而精彩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而我的人生因你的呵护而璀璨。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“</w:t>
      </w:r>
      <w:r w:rsidRPr="009B3F99">
        <w:rPr>
          <w:rFonts w:ascii="宋体" w:hAnsi="宋体"/>
        </w:rPr>
        <w:t>请把我的爱带回你的家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请把你的微笑留下</w:t>
      </w:r>
      <w:r w:rsidRPr="009B3F99">
        <w:rPr>
          <w:rFonts w:ascii="宋体" w:hAnsi="宋体"/>
        </w:rPr>
        <w:t>……</w:t>
      </w:r>
      <w:r w:rsidRPr="009B3F99">
        <w:rPr>
          <w:rFonts w:ascii="宋体" w:hAnsi="宋体"/>
        </w:rPr>
        <w:t>”</w:t>
      </w:r>
      <w:r w:rsidRPr="009B3F99">
        <w:rPr>
          <w:rFonts w:ascii="宋体" w:hAnsi="宋体"/>
        </w:rPr>
        <w:t>只因你的呵护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让爱永驻我心间</w:t>
      </w:r>
      <w:r w:rsidRPr="009B3F99">
        <w:rPr>
          <w:rFonts w:ascii="宋体" w:hAnsi="宋体"/>
        </w:rPr>
        <w:t>!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3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例文</w:t>
      </w:r>
      <w:r w:rsidRPr="009B3F99">
        <w:rPr>
          <w:rFonts w:ascii="宋体" w:hAnsi="宋体"/>
        </w:rPr>
        <w:t>: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9B3F99">
        <w:rPr>
          <w:rFonts w:ascii="宋体" w:hAnsi="宋体"/>
        </w:rPr>
        <w:t>书香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伴我成长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9B3F99">
        <w:rPr>
          <w:rFonts w:ascii="宋体" w:hAnsi="宋体"/>
        </w:rPr>
        <w:t>尊敬的各位领导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各位老师</w:t>
      </w:r>
      <w:r w:rsidRPr="009B3F99">
        <w:rPr>
          <w:rFonts w:ascii="宋体" w:hAnsi="宋体"/>
        </w:rPr>
        <w:t>: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大家好</w:t>
      </w:r>
      <w:r w:rsidRPr="009B3F99">
        <w:rPr>
          <w:rFonts w:ascii="宋体" w:hAnsi="宋体"/>
        </w:rPr>
        <w:t>!</w:t>
      </w:r>
      <w:r w:rsidRPr="009B3F99">
        <w:rPr>
          <w:rFonts w:ascii="宋体" w:hAnsi="宋体"/>
        </w:rPr>
        <w:t>我今天演讲的题目是《书香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伴我成长》。</w:t>
      </w:r>
      <w:r w:rsidRPr="009B3F99">
        <w:rPr>
          <w:rFonts w:ascii="宋体" w:hAnsi="宋体"/>
        </w:rPr>
        <w:t xml:space="preserve"> 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如果我是一棵小树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那么书就是灿烂的阳光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让我成长</w:t>
      </w:r>
      <w:r w:rsidRPr="009B3F99">
        <w:rPr>
          <w:rFonts w:ascii="宋体" w:hAnsi="宋体"/>
        </w:rPr>
        <w:t>;</w:t>
      </w:r>
      <w:r w:rsidRPr="009B3F99">
        <w:rPr>
          <w:rFonts w:ascii="宋体" w:hAnsi="宋体"/>
        </w:rPr>
        <w:t>如果我是一只小鸟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那么书就是蔚蓝的天空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任我飞翔</w:t>
      </w:r>
      <w:r w:rsidRPr="009B3F99">
        <w:rPr>
          <w:rFonts w:ascii="宋体" w:hAnsi="宋体"/>
        </w:rPr>
        <w:t>;</w:t>
      </w:r>
      <w:r w:rsidRPr="009B3F99">
        <w:rPr>
          <w:rFonts w:ascii="宋体" w:hAnsi="宋体"/>
        </w:rPr>
        <w:t>如果我是一条小鱼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那么书就是清澈的河流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任我遨游。我的世界里不能没有书。</w:t>
      </w:r>
      <w:r w:rsidRPr="009B3F99">
        <w:rPr>
          <w:rFonts w:ascii="宋体" w:hAnsi="宋体"/>
        </w:rPr>
        <w:t xml:space="preserve"> 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记得很小的时候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妈妈就为我买了许多儿童书刊。虽然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那时我还不认识多少字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但总是缠着妈妈给我讲书上的故事。我曾为卖火柴的小女孩悲惨的命运而默默流泪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也在梦中为她准备了丰盛的晚餐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给她穿上温暖的棉衣</w:t>
      </w:r>
      <w:r w:rsidRPr="009B3F99">
        <w:rPr>
          <w:rFonts w:ascii="宋体" w:hAnsi="宋体"/>
        </w:rPr>
        <w:t>;</w:t>
      </w:r>
      <w:r w:rsidRPr="009B3F99">
        <w:rPr>
          <w:rFonts w:ascii="宋体" w:hAnsi="宋体"/>
        </w:rPr>
        <w:t>我曾被《白雪公主</w:t>
      </w:r>
      <w:r w:rsidRPr="009B3F99">
        <w:rPr>
          <w:rFonts w:ascii="宋体" w:hAnsi="宋体"/>
        </w:rPr>
        <w:t>》中那个阴险毒辣的王后气得咬牙切齿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也被滑稽可爱的七个小矮人逗得哈哈大笑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更被白雪公主的美丽善良感动得热泪盈眶</w:t>
      </w:r>
      <w:r w:rsidRPr="009B3F99">
        <w:rPr>
          <w:rFonts w:ascii="宋体" w:hAnsi="宋体"/>
        </w:rPr>
        <w:t>……</w:t>
      </w:r>
      <w:r w:rsidRPr="009B3F99">
        <w:rPr>
          <w:rFonts w:ascii="宋体" w:hAnsi="宋体"/>
        </w:rPr>
        <w:t>每天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就是这样一个个动听的故事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一缕缕淡淡的书香陪伴我甜蜜入梦</w:t>
      </w:r>
      <w:r w:rsidRPr="009B3F99">
        <w:rPr>
          <w:rFonts w:ascii="宋体" w:hAnsi="宋体"/>
        </w:rPr>
        <w:t xml:space="preserve">…… 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渐渐的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我长大了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学会了拼音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认识了更多的字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终于可以自己读书了</w:t>
      </w:r>
      <w:r w:rsidRPr="009B3F99">
        <w:rPr>
          <w:rFonts w:ascii="宋体" w:hAnsi="宋体"/>
        </w:rPr>
        <w:t>!</w:t>
      </w:r>
      <w:r w:rsidRPr="009B3F99">
        <w:rPr>
          <w:rFonts w:ascii="宋体" w:hAnsi="宋体"/>
        </w:rPr>
        <w:t>只要一有时间我就跑到图书馆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像一只勤劳的小蜜蜂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不知疲倦地在书的百花园里采集花粉。</w:t>
      </w:r>
      <w:r w:rsidRPr="009B3F99">
        <w:rPr>
          <w:rFonts w:ascii="宋体" w:hAnsi="宋体"/>
        </w:rPr>
        <w:t xml:space="preserve"> 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《十万个为什么》解开了我心中无数的谜团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了解了那么多自然界的秘密</w:t>
      </w:r>
      <w:r w:rsidRPr="009B3F99">
        <w:rPr>
          <w:rFonts w:ascii="宋体" w:hAnsi="宋体"/>
        </w:rPr>
        <w:t>;</w:t>
      </w:r>
      <w:r w:rsidRPr="009B3F99">
        <w:rPr>
          <w:rFonts w:ascii="宋体" w:hAnsi="宋体"/>
        </w:rPr>
        <w:t>大到宇宙是怎</w:t>
      </w:r>
      <w:r w:rsidRPr="009B3F99">
        <w:rPr>
          <w:rFonts w:ascii="宋体" w:hAnsi="宋体"/>
        </w:rPr>
        <w:lastRenderedPageBreak/>
        <w:t>样诞生的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小到细菌是如何形成的。《猫头鹰王国》告诉我心怀梦想才能飞得更高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相信自己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梦想便可成真。《小公主》使我知道了在困境中如何保持自尊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并勇敢地去面对生活。《彼得</w:t>
      </w:r>
      <w:r w:rsidRPr="009B3F99">
        <w:rPr>
          <w:rFonts w:ascii="宋体" w:hAnsi="宋体"/>
        </w:rPr>
        <w:t>·</w:t>
      </w:r>
      <w:r w:rsidRPr="009B3F99">
        <w:rPr>
          <w:rFonts w:ascii="宋体" w:hAnsi="宋体"/>
        </w:rPr>
        <w:t>潘》让我飞翔在梦幻般的世界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幻想做一个永远长不大的孩子。《海底两万里》展现在我眼前的是一幅幅惊心动魄、神奇壮观的画面。《福尔摩斯探案集》又将我带入一件件离奇案件之中</w:t>
      </w:r>
      <w:r w:rsidRPr="009B3F99">
        <w:rPr>
          <w:rFonts w:ascii="宋体" w:hAnsi="宋体"/>
        </w:rPr>
        <w:t xml:space="preserve">…… 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随着年龄的增长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知识的增多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读书成了我最大的爱好。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每天晚上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不管多晚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我都要靠在床头读一会儿书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然后枕着书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伴着书香安然入睡。</w:t>
      </w:r>
      <w:r w:rsidRPr="009B3F99">
        <w:rPr>
          <w:rFonts w:ascii="宋体" w:hAnsi="宋体"/>
        </w:rPr>
        <w:t xml:space="preserve"> 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在我们成长的道路上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因为有了书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生活才会变得更精彩</w:t>
      </w:r>
      <w:r w:rsidRPr="009B3F99">
        <w:rPr>
          <w:rFonts w:ascii="宋体" w:hAnsi="宋体"/>
        </w:rPr>
        <w:t>!</w:t>
      </w:r>
      <w:r w:rsidRPr="009B3F99">
        <w:rPr>
          <w:rFonts w:ascii="宋体" w:hAnsi="宋体"/>
        </w:rPr>
        <w:t xml:space="preserve"> </w:t>
      </w:r>
      <w:r w:rsidRPr="009B3F99">
        <w:rPr>
          <w:rFonts w:ascii="宋体" w:hAnsi="宋体"/>
        </w:rPr>
        <w:t>读书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真好</w:t>
      </w:r>
      <w:r w:rsidRPr="009B3F99">
        <w:rPr>
          <w:rFonts w:ascii="宋体" w:hAnsi="宋体"/>
        </w:rPr>
        <w:t>!</w:t>
      </w:r>
      <w:r w:rsidRPr="009B3F99">
        <w:rPr>
          <w:rFonts w:ascii="宋体" w:hAnsi="宋体"/>
        </w:rPr>
        <w:t>同学们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让我们爱读书吧</w:t>
      </w:r>
      <w:r w:rsidRPr="009B3F99">
        <w:rPr>
          <w:rFonts w:ascii="宋体" w:hAnsi="宋体"/>
        </w:rPr>
        <w:t>!</w:t>
      </w:r>
      <w:r w:rsidRPr="009B3F99">
        <w:rPr>
          <w:rFonts w:ascii="宋体" w:hAnsi="宋体"/>
        </w:rPr>
        <w:t>拥有书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我们就拥有了整个世界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拥有</w:t>
      </w:r>
      <w:r w:rsidRPr="009B3F99">
        <w:rPr>
          <w:rFonts w:ascii="宋体" w:hAnsi="宋体"/>
        </w:rPr>
        <w:t>书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我们就拥有了美好的明天</w:t>
      </w:r>
      <w:r w:rsidRPr="009B3F99">
        <w:rPr>
          <w:rFonts w:ascii="宋体" w:hAnsi="宋体"/>
        </w:rPr>
        <w:t>!</w:t>
      </w:r>
      <w:r w:rsidRPr="009B3F99">
        <w:rPr>
          <w:rFonts w:ascii="宋体" w:hAnsi="宋体"/>
        </w:rPr>
        <w:t>我的演讲结束了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谢谢大家</w:t>
      </w:r>
      <w:r w:rsidRPr="009B3F99">
        <w:rPr>
          <w:rFonts w:ascii="宋体" w:hAnsi="宋体"/>
        </w:rPr>
        <w:t xml:space="preserve">! </w:t>
      </w:r>
    </w:p>
    <w:p w:rsidR="00A32818" w:rsidRPr="009B3F99" w:rsidRDefault="00A3281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B3F99">
        <w:rPr>
          <w:rFonts w:ascii="宋体" w:hAnsi="宋体"/>
          <w:b/>
        </w:rPr>
        <w:t>4</w:t>
      </w:r>
      <w:r w:rsidRPr="009B3F99">
        <w:rPr>
          <w:rFonts w:ascii="宋体" w:hAnsi="宋体"/>
        </w:rPr>
        <w:t>.</w:t>
      </w:r>
      <w:r w:rsidRPr="009B3F99">
        <w:rPr>
          <w:rFonts w:ascii="宋体" w:hAnsi="宋体"/>
        </w:rPr>
        <w:t>例文</w:t>
      </w:r>
      <w:r w:rsidRPr="009B3F99">
        <w:rPr>
          <w:rFonts w:ascii="宋体" w:hAnsi="宋体"/>
        </w:rPr>
        <w:t>: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9B3F99">
        <w:rPr>
          <w:rFonts w:ascii="宋体" w:hAnsi="宋体"/>
        </w:rPr>
        <w:t>恪尽职守</w:t>
      </w:r>
      <w:r w:rsidRPr="009B3F99">
        <w:rPr>
          <w:rFonts w:ascii="宋体" w:hAnsi="宋体"/>
        </w:rPr>
        <w:t xml:space="preserve">　</w:t>
      </w:r>
      <w:r w:rsidRPr="009B3F99">
        <w:rPr>
          <w:rFonts w:ascii="宋体" w:hAnsi="宋体"/>
        </w:rPr>
        <w:t>服务同学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9B3F99">
        <w:rPr>
          <w:rFonts w:ascii="宋体" w:hAnsi="宋体"/>
        </w:rPr>
        <w:t>——</w:t>
      </w:r>
      <w:r w:rsidRPr="009B3F99">
        <w:rPr>
          <w:rFonts w:ascii="宋体" w:hAnsi="宋体"/>
        </w:rPr>
        <w:t>竞选学生会主席的演讲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各位老师、同学们</w:t>
      </w:r>
      <w:r w:rsidRPr="009B3F99">
        <w:rPr>
          <w:rFonts w:ascii="宋体" w:hAnsi="宋体"/>
        </w:rPr>
        <w:t>: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大家下午好。我是来自八年级</w:t>
      </w:r>
      <w:r w:rsidRPr="009B3F99">
        <w:rPr>
          <w:rFonts w:ascii="宋体" w:hAnsi="宋体"/>
        </w:rPr>
        <w:t>(1)</w:t>
      </w:r>
      <w:r w:rsidRPr="009B3F99">
        <w:rPr>
          <w:rFonts w:ascii="宋体" w:hAnsi="宋体"/>
        </w:rPr>
        <w:t>班的</w:t>
      </w:r>
      <w:r w:rsidRPr="009B3F99">
        <w:rPr>
          <w:rFonts w:ascii="宋体" w:hAnsi="宋体"/>
        </w:rPr>
        <w:t>×××</w:t>
      </w:r>
      <w:r w:rsidRPr="009B3F99">
        <w:rPr>
          <w:rFonts w:ascii="宋体" w:hAnsi="宋体"/>
        </w:rPr>
        <w:t>。我这次竞选的职务是学生会主席。虽然我的竞争对手都是精英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实力不可小觑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但我充分相信自己的能力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所以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今天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我有信心站在这里挑战自我</w:t>
      </w:r>
      <w:r w:rsidRPr="009B3F99">
        <w:rPr>
          <w:rFonts w:ascii="宋体" w:hAnsi="宋体"/>
        </w:rPr>
        <w:t>!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在本次竞选前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我有着比较多的班级工作经验。两年中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我组织并参与</w:t>
      </w:r>
      <w:r w:rsidRPr="009B3F99">
        <w:rPr>
          <w:rFonts w:ascii="宋体" w:hAnsi="宋体"/>
        </w:rPr>
        <w:t>“</w:t>
      </w:r>
      <w:r w:rsidRPr="009B3F99">
        <w:rPr>
          <w:rFonts w:ascii="宋体" w:hAnsi="宋体"/>
        </w:rPr>
        <w:t>手拉手</w:t>
      </w:r>
      <w:r w:rsidRPr="009B3F99">
        <w:rPr>
          <w:rFonts w:ascii="宋体" w:hAnsi="宋体"/>
        </w:rPr>
        <w:t>”</w:t>
      </w:r>
      <w:r w:rsidRPr="009B3F99">
        <w:rPr>
          <w:rFonts w:ascii="宋体" w:hAnsi="宋体"/>
        </w:rPr>
        <w:t>向贫困地区儿童献爱心活动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在收获感动的同时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也极大地提升了自己的协调能力。我和其他班干部策划了</w:t>
      </w:r>
      <w:r w:rsidRPr="009B3F99">
        <w:rPr>
          <w:rFonts w:ascii="宋体" w:hAnsi="宋体"/>
        </w:rPr>
        <w:t>“</w:t>
      </w:r>
      <w:r w:rsidRPr="009B3F99">
        <w:rPr>
          <w:rFonts w:ascii="宋体" w:hAnsi="宋体"/>
        </w:rPr>
        <w:t>走进敬老院</w:t>
      </w:r>
      <w:r w:rsidRPr="009B3F99">
        <w:rPr>
          <w:rFonts w:ascii="宋体" w:hAnsi="宋体"/>
        </w:rPr>
        <w:t>”</w:t>
      </w:r>
      <w:r w:rsidRPr="009B3F99">
        <w:rPr>
          <w:rFonts w:ascii="宋体" w:hAnsi="宋体"/>
        </w:rPr>
        <w:t>活动并且多次与工作人员协商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这也提升了我与人沟通的实践能力。这些宝贵的工作经历教会我做事的方法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让我能更好地胜任该职务。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“</w:t>
      </w:r>
      <w:r w:rsidRPr="009B3F99">
        <w:rPr>
          <w:rFonts w:ascii="宋体" w:hAnsi="宋体"/>
        </w:rPr>
        <w:t>打铁还需自身硬。</w:t>
      </w:r>
      <w:r w:rsidRPr="009B3F99">
        <w:rPr>
          <w:rFonts w:ascii="宋体" w:hAnsi="宋体"/>
        </w:rPr>
        <w:t>”</w:t>
      </w:r>
      <w:r w:rsidRPr="009B3F99">
        <w:rPr>
          <w:rFonts w:ascii="宋体" w:hAnsi="宋体"/>
        </w:rPr>
        <w:t>假如当选学生会主席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我将时时要求自己</w:t>
      </w:r>
      <w:r w:rsidRPr="009B3F99">
        <w:rPr>
          <w:rFonts w:ascii="宋体" w:hAnsi="宋体"/>
        </w:rPr>
        <w:t>“</w:t>
      </w:r>
      <w:r w:rsidRPr="009B3F99">
        <w:rPr>
          <w:rFonts w:ascii="宋体" w:hAnsi="宋体"/>
        </w:rPr>
        <w:t>待人正直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处事公正</w:t>
      </w:r>
      <w:r w:rsidRPr="009B3F99">
        <w:rPr>
          <w:rFonts w:ascii="宋体" w:hAnsi="宋体"/>
        </w:rPr>
        <w:t>”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时刻告诫自己</w:t>
      </w:r>
      <w:r w:rsidRPr="009B3F99">
        <w:rPr>
          <w:rFonts w:ascii="宋体" w:hAnsi="宋体"/>
        </w:rPr>
        <w:t>“</w:t>
      </w:r>
      <w:r w:rsidRPr="009B3F99">
        <w:rPr>
          <w:rFonts w:ascii="宋体" w:hAnsi="宋体"/>
        </w:rPr>
        <w:t>严于律己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宽以待人</w:t>
      </w:r>
      <w:r w:rsidRPr="009B3F99">
        <w:rPr>
          <w:rFonts w:ascii="宋体" w:hAnsi="宋体"/>
        </w:rPr>
        <w:t>”</w:t>
      </w:r>
      <w:r w:rsidRPr="009B3F99">
        <w:rPr>
          <w:rFonts w:ascii="宋体" w:hAnsi="宋体"/>
        </w:rPr>
        <w:t>。我将努力提升自身能力和素质。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同时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我也深知一座大厦不可能只有一根柱子来支撑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团队合作是工作成功的关键。假如当选学生会主席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我将积极团结学生会其他代表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本着公开、民主的原则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广泛听取各位的意见和建议。在工作中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我计划成立校园广播站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为同学提供展示自己风采的舞台。在课余生活中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我们将举办多种形式的社会实践活动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带领各位同学走出课堂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从生活中学习和锻炼</w:t>
      </w:r>
      <w:r w:rsidRPr="009B3F99">
        <w:rPr>
          <w:rFonts w:ascii="宋体" w:hAnsi="宋体"/>
        </w:rPr>
        <w:t>,</w:t>
      </w:r>
      <w:r w:rsidRPr="009B3F99">
        <w:rPr>
          <w:rFonts w:ascii="宋体" w:hAnsi="宋体"/>
        </w:rPr>
        <w:t>切实增强同学们的实践能力。</w:t>
      </w:r>
    </w:p>
    <w:p w:rsidR="00A32818" w:rsidRPr="009B3F99" w:rsidRDefault="003E188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B3F99">
        <w:rPr>
          <w:rFonts w:ascii="宋体" w:hAnsi="宋体"/>
        </w:rPr>
        <w:t>拿破仑曾说过</w:t>
      </w:r>
      <w:r w:rsidRPr="009B3F99">
        <w:rPr>
          <w:rFonts w:ascii="宋体" w:hAnsi="宋体"/>
        </w:rPr>
        <w:t>:</w:t>
      </w:r>
      <w:r w:rsidRPr="009B3F99">
        <w:rPr>
          <w:rFonts w:ascii="宋体" w:hAnsi="宋体"/>
        </w:rPr>
        <w:t>“</w:t>
      </w:r>
      <w:r w:rsidRPr="009B3F99">
        <w:rPr>
          <w:rFonts w:ascii="宋体" w:hAnsi="宋体"/>
        </w:rPr>
        <w:t>不想当将军的士兵不是好士兵。</w:t>
      </w:r>
      <w:r w:rsidRPr="009B3F99">
        <w:rPr>
          <w:rFonts w:ascii="宋体" w:hAnsi="宋体"/>
        </w:rPr>
        <w:t>”</w:t>
      </w:r>
      <w:r w:rsidRPr="009B3F99">
        <w:rPr>
          <w:rFonts w:ascii="宋体" w:hAnsi="宋体"/>
        </w:rPr>
        <w:t>谢谢大家</w:t>
      </w:r>
      <w:r w:rsidRPr="009B3F99">
        <w:rPr>
          <w:rFonts w:ascii="宋体" w:hAnsi="宋体"/>
        </w:rPr>
        <w:t>!</w:t>
      </w:r>
    </w:p>
    <w:p w:rsidR="00A32818" w:rsidRPr="009B3F99" w:rsidRDefault="00A3281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bookmarkStart w:id="0" w:name="_GoBack"/>
      <w:bookmarkEnd w:id="0"/>
    </w:p>
    <w:p w:rsidR="00A32818" w:rsidRPr="009B3F99" w:rsidRDefault="00A3281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32818" w:rsidRPr="009B3F99" w:rsidRDefault="00A32818">
      <w:pPr>
        <w:rPr>
          <w:rFonts w:ascii="宋体" w:hAnsi="宋体"/>
        </w:rPr>
      </w:pPr>
    </w:p>
    <w:sectPr w:rsidR="00A32818" w:rsidRPr="009B3F99" w:rsidSect="00A3281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188C" w:rsidRDefault="003E188C" w:rsidP="009B3F99">
      <w:r>
        <w:separator/>
      </w:r>
    </w:p>
  </w:endnote>
  <w:endnote w:type="continuationSeparator" w:id="1">
    <w:p w:rsidR="003E188C" w:rsidRDefault="003E188C" w:rsidP="009B3F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roman"/>
    <w:pitch w:val="default"/>
    <w:sig w:usb0="00000000" w:usb1="00000000" w:usb2="05000016" w:usb3="00000000" w:csb0="003E000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F99" w:rsidRDefault="009B3F99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F99" w:rsidRPr="009B3F99" w:rsidRDefault="009B3F99" w:rsidP="009B3F99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9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F99" w:rsidRDefault="009B3F99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188C" w:rsidRDefault="003E188C" w:rsidP="009B3F99">
      <w:r>
        <w:separator/>
      </w:r>
    </w:p>
  </w:footnote>
  <w:footnote w:type="continuationSeparator" w:id="1">
    <w:p w:rsidR="003E188C" w:rsidRDefault="003E188C" w:rsidP="009B3F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F99" w:rsidRDefault="009B3F99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F99" w:rsidRDefault="009B3F99" w:rsidP="009B3F99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F99" w:rsidRDefault="009B3F99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57731"/>
    <w:rsid w:val="00090881"/>
    <w:rsid w:val="000B6E7A"/>
    <w:rsid w:val="000D4962"/>
    <w:rsid w:val="001114D8"/>
    <w:rsid w:val="00147263"/>
    <w:rsid w:val="001974EE"/>
    <w:rsid w:val="001D27F3"/>
    <w:rsid w:val="001E52E3"/>
    <w:rsid w:val="001F0088"/>
    <w:rsid w:val="00202AA4"/>
    <w:rsid w:val="00212224"/>
    <w:rsid w:val="002173C4"/>
    <w:rsid w:val="002221A1"/>
    <w:rsid w:val="002574CA"/>
    <w:rsid w:val="0026575D"/>
    <w:rsid w:val="002661D5"/>
    <w:rsid w:val="002A35C1"/>
    <w:rsid w:val="0032434A"/>
    <w:rsid w:val="0034060B"/>
    <w:rsid w:val="00342403"/>
    <w:rsid w:val="003D42B0"/>
    <w:rsid w:val="003E188C"/>
    <w:rsid w:val="0040118F"/>
    <w:rsid w:val="004041A1"/>
    <w:rsid w:val="00430E43"/>
    <w:rsid w:val="004710B7"/>
    <w:rsid w:val="00496DF3"/>
    <w:rsid w:val="004C48CF"/>
    <w:rsid w:val="00513FC3"/>
    <w:rsid w:val="005219E9"/>
    <w:rsid w:val="005240A0"/>
    <w:rsid w:val="00524847"/>
    <w:rsid w:val="00532FD6"/>
    <w:rsid w:val="0054050E"/>
    <w:rsid w:val="00551D00"/>
    <w:rsid w:val="005710D3"/>
    <w:rsid w:val="00582091"/>
    <w:rsid w:val="00590B95"/>
    <w:rsid w:val="00592CB4"/>
    <w:rsid w:val="005A04C7"/>
    <w:rsid w:val="005A4E04"/>
    <w:rsid w:val="005F3B8D"/>
    <w:rsid w:val="006165B7"/>
    <w:rsid w:val="0064238A"/>
    <w:rsid w:val="00665FD6"/>
    <w:rsid w:val="00673F4A"/>
    <w:rsid w:val="006871AE"/>
    <w:rsid w:val="007201F4"/>
    <w:rsid w:val="00754EB7"/>
    <w:rsid w:val="0077609D"/>
    <w:rsid w:val="007B3184"/>
    <w:rsid w:val="007F37F6"/>
    <w:rsid w:val="0081200C"/>
    <w:rsid w:val="00817657"/>
    <w:rsid w:val="00862820"/>
    <w:rsid w:val="00881578"/>
    <w:rsid w:val="00882047"/>
    <w:rsid w:val="00882B17"/>
    <w:rsid w:val="008C305D"/>
    <w:rsid w:val="008D2D98"/>
    <w:rsid w:val="00923E27"/>
    <w:rsid w:val="00925155"/>
    <w:rsid w:val="009358CB"/>
    <w:rsid w:val="00975A34"/>
    <w:rsid w:val="00986405"/>
    <w:rsid w:val="009A26D7"/>
    <w:rsid w:val="009B3F99"/>
    <w:rsid w:val="009B7A37"/>
    <w:rsid w:val="009D59AD"/>
    <w:rsid w:val="009D6C7F"/>
    <w:rsid w:val="00A106C7"/>
    <w:rsid w:val="00A32818"/>
    <w:rsid w:val="00A413DA"/>
    <w:rsid w:val="00A96DE4"/>
    <w:rsid w:val="00AA0D7A"/>
    <w:rsid w:val="00AA54CB"/>
    <w:rsid w:val="00AB722F"/>
    <w:rsid w:val="00AD039B"/>
    <w:rsid w:val="00AD46E1"/>
    <w:rsid w:val="00B16C65"/>
    <w:rsid w:val="00B22B3D"/>
    <w:rsid w:val="00B35BBC"/>
    <w:rsid w:val="00BB1ADC"/>
    <w:rsid w:val="00BC77D8"/>
    <w:rsid w:val="00C00D58"/>
    <w:rsid w:val="00C212A2"/>
    <w:rsid w:val="00C6584F"/>
    <w:rsid w:val="00CE690C"/>
    <w:rsid w:val="00D72A08"/>
    <w:rsid w:val="00D8395D"/>
    <w:rsid w:val="00DA1A1E"/>
    <w:rsid w:val="00DD06A7"/>
    <w:rsid w:val="00DD7158"/>
    <w:rsid w:val="00E018F3"/>
    <w:rsid w:val="00E63604"/>
    <w:rsid w:val="00E74A2D"/>
    <w:rsid w:val="00E85547"/>
    <w:rsid w:val="00E91160"/>
    <w:rsid w:val="00E95EE6"/>
    <w:rsid w:val="00EA4920"/>
    <w:rsid w:val="00EB6A20"/>
    <w:rsid w:val="00F35B11"/>
    <w:rsid w:val="00F46632"/>
    <w:rsid w:val="00F46A6A"/>
    <w:rsid w:val="00F639F9"/>
    <w:rsid w:val="00F878F0"/>
    <w:rsid w:val="00FA75B0"/>
    <w:rsid w:val="00FB0024"/>
    <w:rsid w:val="00FE65F0"/>
    <w:rsid w:val="3C633E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81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A32818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qFormat/>
    <w:rsid w:val="00A32818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rsid w:val="00A32818"/>
    <w:rPr>
      <w:vertAlign w:val="superscript"/>
    </w:rPr>
  </w:style>
  <w:style w:type="table" w:styleId="a6">
    <w:name w:val="Table Grid"/>
    <w:basedOn w:val="a1"/>
    <w:uiPriority w:val="59"/>
    <w:qFormat/>
    <w:rsid w:val="00A32818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A32818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A32818"/>
    <w:rPr>
      <w:sz w:val="18"/>
      <w:szCs w:val="18"/>
    </w:rPr>
  </w:style>
  <w:style w:type="paragraph" w:styleId="a7">
    <w:name w:val="List Paragraph"/>
    <w:basedOn w:val="a"/>
    <w:uiPriority w:val="34"/>
    <w:qFormat/>
    <w:rsid w:val="00A32818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A32818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qFormat/>
    <w:rsid w:val="00A32818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A32818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A32818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A32818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A32818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A32818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A32818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A32818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A3281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9B3F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9B3F9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0</TotalTime>
  <Pages>9</Pages>
  <Words>1512</Words>
  <Characters>8620</Characters>
  <Application>Microsoft Office Word</Application>
  <DocSecurity>0</DocSecurity>
  <Lines>71</Lines>
  <Paragraphs>20</Paragraphs>
  <ScaleCrop>false</ScaleCrop>
  <Company/>
  <LinksUpToDate>false</LinksUpToDate>
  <CharactersWithSpaces>10112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2018-04-13T06:18:00Z</dcterms:created>
  <dcterms:modified xsi:type="dcterms:W3CDTF">2018-12-26T04:07:00Z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