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D8" w:rsidRPr="007A2404" w:rsidRDefault="00BD0320" w:rsidP="007A2404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7A2404">
        <w:rPr>
          <w:rFonts w:ascii="宋体" w:eastAsia="宋体" w:hAnsi="宋体"/>
          <w:b/>
          <w:color w:val="FF0000"/>
          <w:sz w:val="28"/>
        </w:rPr>
        <w:t>单元写作</w:t>
      </w:r>
      <w:r w:rsidRPr="007A2404">
        <w:rPr>
          <w:rFonts w:ascii="宋体" w:eastAsia="宋体" w:hAnsi="宋体"/>
          <w:b/>
          <w:color w:val="FF0000"/>
          <w:sz w:val="28"/>
        </w:rPr>
        <w:t xml:space="preserve">　</w:t>
      </w:r>
      <w:r w:rsidRPr="007A2404">
        <w:rPr>
          <w:rFonts w:ascii="宋体" w:eastAsia="宋体" w:hAnsi="宋体"/>
          <w:b/>
          <w:color w:val="FF0000"/>
          <w:sz w:val="28"/>
        </w:rPr>
        <w:t>学写游记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215" name="2.eps" descr="id:214748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2.eps" descr="id:214748827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教材分析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本单元所选的课文都是游记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通过记述游览见闻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描摹山水风光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吟咏人文胜迹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抒发作者的情思。学习本单元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要了解游记的特点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把握作者的游踪、写景的角度和方法。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1127125" cy="84455"/>
            <wp:effectExtent l="0" t="0" r="0" b="0"/>
            <wp:docPr id="216" name="2.eps" descr="id:2147488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2.eps" descr="id:214748828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7520" cy="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学情分析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学生阅读了一定数量的游记作品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为写游记起了很好的示范作用。现在人们旅游的机会越来越多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不少同学在节假日跟随家人或亲戚朋友一起旅游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与大自然亲密接触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扩大了视野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增长了见识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愉悦了心情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同时获取了写作的素材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产生了写作的冲动。在这样的背景下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写一写游记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对提高自己的写作水平和人文素养是很有好处的。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6409690" cy="176530"/>
            <wp:effectExtent l="0" t="0" r="0" b="0"/>
            <wp:docPr id="217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80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18" name="方框.eps" descr="id:2147488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方框.eps" descr="id:214748829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教学分析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教学目标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了解游记的特点和写作的基本要求。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把握游记的选材角度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掌握抓特点、重描绘的写作技巧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提高写作能力。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通过翻看照片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观看视频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阅读名家游记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写出让你感受最深的一次游记。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教学重难点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把握游记的选材角度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掌握抓特点、重描绘的写作技巧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提高写作能力。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课时安排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2</w:t>
      </w:r>
      <w:r w:rsidRPr="007A2404">
        <w:rPr>
          <w:rFonts w:ascii="宋体" w:hAnsi="宋体"/>
        </w:rPr>
        <w:t>课时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1162685" cy="193040"/>
            <wp:effectExtent l="0" t="0" r="0" b="0"/>
            <wp:docPr id="219" name="方框6.eps" descr="id:2147488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方框6.eps" descr="id:214748830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教学过程设计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b/>
        </w:rPr>
        <w:t>第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  <w:b/>
        </w:rPr>
        <w:t>课时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一、导入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同学们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古人说得好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读万卷书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行万里路。近年来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随着人们生活水平的提高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大家外出旅游的机会多了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城市的繁华、乡村的秀美、名胜古迹的魅力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总是令我们流连忘返。如果能把这些美丽的风景变成文字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写成游记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遗忘的时候随手翻一翻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犹如故地重游。那是多么有意义的事啊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今天我们就来学习如何学写游记。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二、写作指导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写出自己与别人的不同感受来。游记不能写成流水账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关键是写出自己独到的感受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要写出游时的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味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来。比如同一座泰山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在不同时代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在不同季节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在不同人的笔下所具有的情韵是不一样的。如果我们也到泰山去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是在一个阳光</w:t>
      </w:r>
      <w:r w:rsidRPr="007A2404">
        <w:rPr>
          <w:rFonts w:ascii="宋体" w:hAnsi="宋体"/>
        </w:rPr>
        <w:t>灿烂的日子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那么我们的笔下一定会是另一番景象。就算是两个人在同一季节、同一天去同一个地方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两个人所获得的感受也是不一样的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因为两个人的生活阅历、知识水平、个人爱好都不一样。所以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我们写作时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要把这不一样的体验写出来。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选自己感受最深的、心灵受触动最大的方面去写。我们在游记的写作中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一定要试着去捕捉那些撼动我们心灵的东西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捕捉那些刹那间产生的思想的火花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只有这样才能写出有特色的文章。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要有一个明确的主题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要巧妙地表达自己的思想。有些游记主要描写祖国的壮丽山河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以激发人们热爱祖国的热情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有些文章则通过一</w:t>
      </w:r>
      <w:r w:rsidRPr="007A2404">
        <w:rPr>
          <w:rFonts w:ascii="宋体" w:hAnsi="宋体"/>
        </w:rPr>
        <w:t>定的事物或游历传达作者的某种思想情感或</w:t>
      </w:r>
      <w:r w:rsidRPr="007A2404">
        <w:rPr>
          <w:rFonts w:ascii="宋体" w:hAnsi="宋体"/>
        </w:rPr>
        <w:lastRenderedPageBreak/>
        <w:t>某种人生哲理。我们在写游记时应该做到能表达一定的情感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寄寓一定的思想。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4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游记要有一个合理的顺序。任何文章都要有一个合理的顺序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游记文章的顺序可以是时间的推移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可以是地点的转移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也可以是作者的某种思想感情的变化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还可以是多者合一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这样才能使行文自然、条理清晰。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5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游记要展开丰富的联想去写景状物。在游记中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有时为了逼真地表现事物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也为了丰富文章的内容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我们可以展开丰富的联想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用比喻、拟人、通感等手法去写景。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6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游记可以插入一些有文化底蕴的东西。如神话传说、前人诗文、</w:t>
      </w:r>
      <w:r w:rsidRPr="007A2404">
        <w:rPr>
          <w:rFonts w:ascii="宋体" w:hAnsi="宋体"/>
        </w:rPr>
        <w:t>名人逸事等。写游记时总要涉及某一个地方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而任何一个地方都有一定的历史。游记不能纯粹是写这个地方有哪些事物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还可能牵涉到这个地方的历史掌故、神话传说、英雄人物、天文地理等方面的东西。这就需要了解这个地方的一些人文知识、风俗习惯等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然后巧妙地根据文章中心表达的需要选择插入的内容。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总之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游记写法多种多样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但关键是要写出自己的特色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写出真正属于自己的真切感受。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三、当堂练习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练习题目</w:t>
      </w:r>
      <w:r w:rsidRPr="007A2404">
        <w:rPr>
          <w:rFonts w:ascii="宋体" w:hAnsi="宋体"/>
        </w:rPr>
        <w:t>: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你曾游览过哪些地方</w:t>
      </w:r>
      <w:r w:rsidRPr="007A2404">
        <w:rPr>
          <w:rFonts w:ascii="宋体" w:hAnsi="宋体"/>
        </w:rPr>
        <w:t>?</w:t>
      </w:r>
      <w:r w:rsidRPr="007A2404">
        <w:rPr>
          <w:rFonts w:ascii="宋体" w:hAnsi="宋体"/>
        </w:rPr>
        <w:t>除了美丽的风景吸引着你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还有什么使你着迷</w:t>
      </w:r>
      <w:r w:rsidRPr="007A2404">
        <w:rPr>
          <w:rFonts w:ascii="宋体" w:hAnsi="宋体"/>
        </w:rPr>
        <w:t>?</w:t>
      </w:r>
      <w:r w:rsidRPr="007A2404">
        <w:rPr>
          <w:rFonts w:ascii="宋体" w:hAnsi="宋体"/>
        </w:rPr>
        <w:t>比如神话传说、古人诗文、名人逸事等。请结合自己游览过的某些地方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谈谈有关的传奇故事吧。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学生讲述景点传奇故事的基础上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教师引导学生小结</w:t>
      </w:r>
      <w:r w:rsidRPr="007A2404">
        <w:rPr>
          <w:rFonts w:ascii="宋体" w:hAnsi="宋体"/>
        </w:rPr>
        <w:t>: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写游览活动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不能纯粹写这个地方有哪些景物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还要适当插入有关的历史故事、神话传说、英雄人物、人情习俗、文物特产以及民间传说、文人诗句等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多层次、多侧面地描绘景色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使得自己的文章更加富有情趣和艺术魅力。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b/>
        </w:rPr>
        <w:t>第</w:t>
      </w: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  <w:b/>
        </w:rPr>
        <w:t>课时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根据写作学案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完成本单元的写作实践题目。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20" name="方框.eps" descr="id:2147488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方框.eps" descr="id:214748830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板书设计</w:t>
      </w:r>
    </w:p>
    <w:p w:rsidR="00BE4DD8" w:rsidRPr="007A2404" w:rsidRDefault="00BD032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D9D9D9" w:fill="auto"/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2463165" cy="494030"/>
            <wp:effectExtent l="0" t="0" r="0" b="0"/>
            <wp:docPr id="221" name="H17.eps" descr="id:2147488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H17.eps" descr="id:214748831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6348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6409690" cy="176530"/>
            <wp:effectExtent l="0" t="0" r="0" b="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80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23" name="方框.eps" descr="id:2147488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方框.eps" descr="id:214748832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教学分析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教学目标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了解游记的文体特点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学习写作游记。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把握游记的选材角度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掌握抓特点、重描绘、情景交融的写作技巧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提高写作能力。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学会在生活中发现美、表达美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陶冶学生高尚的情操。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教学重难点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抓住景物特点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写出富有感染力的游记。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m:oMath>
        <m:d>
          <m:dPr>
            <m:begChr m:val=""/>
            <m:endChr m:val=""/>
            <m:ctrlPr>
              <w:rPr>
                <w:rFonts w:ascii="宋体" w:hAnsi="宋体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BD0320" w:rsidRPr="007A2404">
        <w:rPr>
          <w:rFonts w:ascii="宋体" w:hAnsi="宋体"/>
        </w:rPr>
        <w:t>课时安排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2</w:t>
      </w:r>
      <w:r w:rsidRPr="007A2404">
        <w:rPr>
          <w:rFonts w:ascii="宋体" w:hAnsi="宋体"/>
        </w:rPr>
        <w:t>课时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1162685" cy="193040"/>
            <wp:effectExtent l="0" t="0" r="0" b="0"/>
            <wp:docPr id="224" name="方框6.eps" descr="id:2147488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方框6.eps" descr="id:214748832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教学过程设计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b/>
        </w:rPr>
        <w:t>第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  <w:b/>
        </w:rPr>
        <w:t>课时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一、导入新课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古语云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读万卷书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行万里路。近年来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随着生活水平的提高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同学们外出旅游的机会多了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lastRenderedPageBreak/>
        <w:t>城市的繁华、乡村的秀美、名胜古迹的魅力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无不给同学们留下深刻的印象。如果能把这些印象变成文字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写成游记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那是很有意义的事。今天我们就来学写游记。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二、什么是游记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游记是描写游览中所见所闻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表达自己思想感情的散文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它往往以轻松的笔调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生动的描写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来记叙旅途中的见闻感想。游记的题材非常广泛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凡是游览中见到的社会生活、风土人情、山川景物、名胜古迹以及听到的神话传说等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都可能作为游记的材料。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游记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是一种文学体裁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是散文的一种。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三、写法指导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清楚地交代游踪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带领读者跟着你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游山玩水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领略和感受美好的大自然。写作过程中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要注意把行踪的进展转换跟文章段落层次的安排有机地结合起来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或一点一层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或一景一段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使行文井然有序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层次分明。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抓住景物的特点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生动逼真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历历如</w:t>
      </w:r>
      <w:r w:rsidRPr="007A2404">
        <w:rPr>
          <w:rFonts w:ascii="宋体" w:hAnsi="宋体"/>
        </w:rPr>
        <w:t>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产生强烈的感染力。游记是作者的亲历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同时又是大多数读者的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未及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。读者是带着感受间接经验的态度来读游记的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因此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优秀的游记作品要真实地传达作者的所见、所闻、所感、所想。不仅要写出景物的形貌、色彩、声音、气势和变化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将千姿百态的山光水色、花鸟草虫以及大自然的变化等描摹得栩栩如生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还要把作者在游历过程中所感受到的美传达给读者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使读者产生强烈的感染力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在阅读的过程中产生身临其境并心向往之的感觉。例如《壶口瀑布》中以多种修辞手法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着力表现瀑布浊浪奔腾、前呼后拥的夺人气势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让人读来心魄震撼。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确定中心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写景时</w:t>
      </w:r>
      <w:r w:rsidRPr="007A2404">
        <w:rPr>
          <w:rFonts w:ascii="宋体" w:hAnsi="宋体"/>
        </w:rPr>
        <w:t>要融入自己的感情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表现作者对所描写的客观事物的态度。写游记并不是把自己在游览中的见闻毫无目的地描绘出来。如写其他文章一样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仍然有一个中心思想。为了集中、鲜明地表现中心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不可将所见的景物不分主次详略地完全描绘出来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而要精心地进行选材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抓住最能吸引读者的景点、最富有特色的景物特征作重点描写。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4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游记应当寓情于景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创造出情景交融、令人遐想的意境来。一般人写游记往往热衷于记叙游历的过程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实际上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好的游记不仅能传播相应的旅游知识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还能传播作者的情感。游记如果仅仅是客观地写过程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传播效果就不太理想。因此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在游记的写作中要注意在记山水的同时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将自己的感受表达出来。一般来说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谈感受能使文章的思想得到升华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可以更好地发挥游记的宣传和教育作用。在谈感受的时候要注意两条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一是水到渠成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感想源于游览的具体内容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是作者的肺腑之言。二是画龙点睛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恰到好处地表现主题。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5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一篇好的游记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往往还具有知识性。写游记散文时总要涉</w:t>
      </w:r>
      <w:r w:rsidRPr="007A2404">
        <w:rPr>
          <w:rFonts w:ascii="宋体" w:hAnsi="宋体"/>
        </w:rPr>
        <w:t>及某一个地方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而任何一个地方都有一定的历史。游记散文不能纯粹是写这个地方有哪些事物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还可能牵涉到这个地方的历史掌故、神话传说、前人诗文、名人逸事、天文地理等方面的东西。巧妙地根据文章中心表达的需要选择插入的内容。这样读者不仅能够从中了解景物的美妙和作者的情怀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还能从中获得相关的知识。例如《在长江源头各拉丹冬》中谈到长江考察热及中外可读性和文化气息。这就需要游览时用心搜集相关材料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在写作时恰如其分地运用。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6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注意事项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一是有的同学认为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游记只能写山水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其实这种理解是片面的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游记除了可以写山水以外也可以写城市</w:t>
      </w:r>
      <w:r w:rsidRPr="007A2404">
        <w:rPr>
          <w:rFonts w:ascii="宋体" w:hAnsi="宋体"/>
        </w:rPr>
        <w:t>、小镇等。例如《走进纽约》这篇游记就是写城市。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二是有的同学认为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游记只能写名胜古迹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这也是片面的。游记的写作范围很宽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有名气的地方可以写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没有名气的小地方也可以写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只要你去过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仔细观察过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给你留下了很深印象的都可以写。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三是在游览时看到的景物很多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没有必要也不可能全都记下来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必须要进行一些选择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把自己印象深的景物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详细地写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其余的可以写简略点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有的甚至可以不写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做到重点突出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详略得当。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lastRenderedPageBreak/>
        <w:t>四、例文引路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掌握写法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</w:rPr>
        <w:t>游览莲花湖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春回大地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万物复苏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阳光明媚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景色宜人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户外踏青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美不自胜。趁着大好春光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我们一家便</w:t>
      </w:r>
      <w:r w:rsidRPr="007A2404">
        <w:rPr>
          <w:rFonts w:ascii="宋体" w:hAnsi="宋体"/>
        </w:rPr>
        <w:t>驱车前往莲花湖。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渐近莲花湖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远远地就看见粉红的云霞中那一块明镜。下车进入景区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迎接我们的是一条林荫道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左右两边的大树在半空中形成拱形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阳光透过嫩绿的叶子照下来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在地上洒下一片片碎金。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顺着林荫道我们来到了湖边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只见太阳似乎像一个天真可爱的小孩子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在水面上漂来漂去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和着微波拍击湖岸的节奏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跳着轻盈的水上芭蕾。荡舟湖上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更是惬意。蔚蓝的天空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深蓝的湖水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墨绿的远山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翠绿的近岛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加上四周的田园、村居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就像坐在影视厅看风景大片那样舒服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轻松愉悦之感会油然而生。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踏上中心岛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迎面是一片翠绿的竹林。一根根修长竹子直刺</w:t>
      </w:r>
      <w:r w:rsidRPr="007A2404">
        <w:rPr>
          <w:rFonts w:ascii="宋体" w:hAnsi="宋体"/>
        </w:rPr>
        <w:t>蓝天。我压抑不住心中的喜悦穿梭在竹林中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摸摸这根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抱抱那根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心想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要是我能像这竹子一样那该多好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要不了几年我也就成了英俊的帅哥。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走出竹林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我们便来到桃林。这时的桃林满是粉红的桃花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一朵朵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一簇簇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一片片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让你看不够。有的含苞欲放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有的抿嘴微笑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有的一脸灿烂。几只黄色的蝴蝶在花间飞来飞去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像一朵朵黄澄澄的小花在空中飞舞。漫步桃林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真是满眼的粉色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满鼻的馨香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满心的清爽。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走出桃林便是一片嫩绿的草地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其间不乏几朵不知名的小花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红的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粉的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黄的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紫的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煞是好看。本要上前摘几朵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却被妈妈拉住了。我顿时明白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大自然是要靠大家来保护的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美是供大家欣赏的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切不可据为己有。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中心岛的山顶是一棵棵翠绿的小树。这是鸟儿的天堂。它们一会儿跳上这棵树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一会又飞到另一棵树上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一个个自由自在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既调皮又可爱。真是燕子呢喃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杜鹃啼春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百鸟争鸣。就连小虫子也不甘示弱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啾啾地附和着。它们是那么和谐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犹如演奏着美妙的轻音乐。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久居城中的我偶赏其景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偶闻其声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真感这莲花湖是那么生机盎然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那么景色迷人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那么魅力无限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让人流连忘返。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评语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小作者抓住一个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游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做文章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按移步换景写法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把自己和家人一起游莲花湖的事记叙得有条有理。行文中以自己的体验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把莲花湖的景物描写得淋漓尽致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让人有一种身临其境的感觉。并在不经意中向人们传达着一个信息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大自然是要靠大家来保护的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美是供大家欣赏的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切不可据为己有。</w:t>
      </w:r>
      <w:r w:rsidRPr="007A2404">
        <w:rPr>
          <w:rFonts w:ascii="宋体" w:hAnsi="宋体"/>
        </w:rPr>
        <w:t>”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b/>
        </w:rPr>
        <w:t>第</w:t>
      </w: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  <w:b/>
        </w:rPr>
        <w:t>课时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一、写作实践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文题一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游记常常要对某处景物做定点观察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以写出景物的特点。选择一处自己游览过的景点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围绕其中一处风景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写一个片段。</w:t>
      </w:r>
      <w:r w:rsidRPr="007A2404">
        <w:rPr>
          <w:rFonts w:ascii="宋体" w:hAnsi="宋体"/>
        </w:rPr>
        <w:t>200</w:t>
      </w:r>
      <w:r w:rsidRPr="007A2404">
        <w:rPr>
          <w:rFonts w:ascii="宋体" w:hAnsi="宋体"/>
        </w:rPr>
        <w:t>字左右。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选择某一处风景来写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不要贪多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不要面面俱到。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细致观察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具体描绘该处风景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不要泛泛而谈。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描写风景时要融入一些个人感受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尽可能写出自己独特的体验。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文题二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我们可能都有过旅游的经历。旅途中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我们不仅观赏自然风光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了解民风民俗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同时也会有许多新奇的感受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产生很多思考和遐想。选择一处自己游览过的景点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自拟题目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写一篇游记。不少于</w:t>
      </w:r>
      <w:r w:rsidRPr="007A2404">
        <w:rPr>
          <w:rFonts w:ascii="宋体" w:hAnsi="宋体"/>
        </w:rPr>
        <w:t>600</w:t>
      </w:r>
      <w:r w:rsidRPr="007A2404">
        <w:rPr>
          <w:rFonts w:ascii="宋体" w:hAnsi="宋体"/>
        </w:rPr>
        <w:t>字。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先画出当时的游览路线图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按游览顺序拟出写作提纲。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回想游览时最深的印象及总体感受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据此确定材料取舍与叙述详略。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在记叙或描写中代入自己的情感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也可以适当加入一些人文景观的介绍。或引用他人</w:t>
      </w:r>
      <w:r w:rsidRPr="007A2404">
        <w:rPr>
          <w:rFonts w:ascii="宋体" w:hAnsi="宋体"/>
        </w:rPr>
        <w:lastRenderedPageBreak/>
        <w:t>的描写、评价等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以丰富文章内容。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文题三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参观一处纪念馆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或</w:t>
      </w:r>
      <w:r w:rsidRPr="007A2404">
        <w:rPr>
          <w:rFonts w:ascii="宋体" w:hAnsi="宋体"/>
        </w:rPr>
        <w:t>博物馆、展览馆</w:t>
      </w:r>
      <w:r w:rsidRPr="007A2404">
        <w:rPr>
          <w:rFonts w:ascii="宋体" w:hAnsi="宋体"/>
        </w:rPr>
        <w:t>),</w:t>
      </w:r>
      <w:r w:rsidRPr="007A2404">
        <w:rPr>
          <w:rFonts w:ascii="宋体" w:hAnsi="宋体"/>
        </w:rPr>
        <w:t>以《参观</w:t>
      </w:r>
      <w:r w:rsidRPr="007A2404">
        <w:rPr>
          <w:rFonts w:ascii="宋体" w:hAnsi="宋体"/>
          <w:color w:val="FF0000"/>
          <w:u w:val="single" w:color="000000"/>
        </w:rPr>
        <w:t xml:space="preserve">　　　</w:t>
      </w:r>
      <w:r w:rsidRPr="007A2404">
        <w:rPr>
          <w:rFonts w:ascii="宋体" w:hAnsi="宋体"/>
        </w:rPr>
        <w:t>》为题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写一篇参观记。不少于</w:t>
      </w:r>
      <w:r w:rsidRPr="007A2404">
        <w:rPr>
          <w:rFonts w:ascii="宋体" w:hAnsi="宋体"/>
        </w:rPr>
        <w:t>600</w:t>
      </w:r>
      <w:r w:rsidRPr="007A2404">
        <w:rPr>
          <w:rFonts w:ascii="宋体" w:hAnsi="宋体"/>
        </w:rPr>
        <w:t>字。</w:t>
      </w:r>
      <w:r w:rsidRPr="007A2404">
        <w:rPr>
          <w:rFonts w:ascii="宋体" w:hAnsi="宋体"/>
        </w:rPr>
        <w:t> 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参观时可以有意识地做一些记录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作为写作的素材。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参观过程中看到的东西不可能全都写进作文中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要有重点、有选择地写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做到主次分明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详略得当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重点突出。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参观的目的是开眼界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增长知识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接受教育。在适当的地方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要点出你所得到的教益或受到的启发。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二、例文赏析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西湖游记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片段</w:t>
      </w:r>
      <w:r w:rsidRPr="007A2404">
        <w:rPr>
          <w:rFonts w:ascii="宋体" w:hAnsi="宋体"/>
        </w:rPr>
        <w:t>)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风依依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水柔柔。草青青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花红红。香淡淡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香浓浓。西湖边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垂柳梳妆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西湖里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鱼儿嬉戏。不久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苏堤春晓就展现在我们眼前。苏堤全长近三千米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它是北宋大诗人苏东坡任杭州知州时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疏浚西湖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利用挖出的葑泥构筑成的。后人为了纪念苏东坡治理西湖的功绩将它命名为苏堤。苏堤犹如一个报春使者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春天到来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杨柳夹岸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微风习习。我们坐着缆车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依次跨越了映波桥、锁澜桥、望山桥、压堤桥等六座桥。微风倩影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在这美景之中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享受着大自然无微不至的照顾。到了傍晚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微风扑面而来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柳丝舒卷飘忽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置身堤上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黯然销魂。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评语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有景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风依依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水柔柔。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垂柳梳妆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西湖里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鱼儿嬉戏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。有故事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它是北宋大诗人苏东坡任杭州知州时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疏浚西湖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利用挖出的葑泥构筑成的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。有感受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享受着大自然无</w:t>
      </w:r>
      <w:r w:rsidRPr="007A2404">
        <w:rPr>
          <w:rFonts w:ascii="宋体" w:hAnsi="宋体"/>
        </w:rPr>
        <w:t>微不至的照顾</w:t>
      </w:r>
      <w:r w:rsidRPr="007A2404">
        <w:rPr>
          <w:rFonts w:ascii="宋体" w:hAnsi="宋体"/>
        </w:rPr>
        <w:t>”“</w:t>
      </w:r>
      <w:r w:rsidRPr="007A2404">
        <w:rPr>
          <w:rFonts w:ascii="宋体" w:hAnsi="宋体"/>
        </w:rPr>
        <w:t>置身堤上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黯然销魂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朱家尖、桃花岛游记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今年暑假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我有幸参加了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雅乐文化艺术学校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举办的夏令营活动</w:t>
      </w:r>
      <w:r w:rsidRPr="007A2404">
        <w:rPr>
          <w:rFonts w:ascii="宋体" w:hAnsi="宋体"/>
        </w:rPr>
        <w:t>——</w:t>
      </w:r>
      <w:r w:rsidRPr="007A2404">
        <w:rPr>
          <w:rFonts w:ascii="宋体" w:hAnsi="宋体"/>
        </w:rPr>
        <w:t>去朱家尖、桃花岛旅游。</w:t>
      </w:r>
      <w:r w:rsidRPr="007A2404">
        <w:rPr>
          <w:rFonts w:ascii="宋体" w:hAnsi="宋体"/>
        </w:rPr>
        <w:t xml:space="preserve"> </w:t>
      </w:r>
      <w:r w:rsidRPr="007A2404">
        <w:rPr>
          <w:rFonts w:ascii="宋体" w:hAnsi="宋体"/>
        </w:rPr>
        <w:t>这种活动对于我来说可谓是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新娘子上轿</w:t>
      </w:r>
      <w:r w:rsidRPr="007A2404">
        <w:rPr>
          <w:rFonts w:ascii="宋体" w:hAnsi="宋体"/>
        </w:rPr>
        <w:t>——</w:t>
      </w:r>
      <w:r w:rsidRPr="007A2404">
        <w:rPr>
          <w:rFonts w:ascii="宋体" w:hAnsi="宋体"/>
        </w:rPr>
        <w:t>头一回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。头天晚上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兴奋得一夜未眠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人还没走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我的心早已经随我的梦飞到海岛去了</w:t>
      </w:r>
      <w:r w:rsidRPr="007A2404">
        <w:rPr>
          <w:rFonts w:ascii="宋体" w:hAnsi="宋体"/>
        </w:rPr>
        <w:t>……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7</w:t>
      </w:r>
      <w:r w:rsidRPr="007A2404">
        <w:rPr>
          <w:rFonts w:ascii="宋体" w:hAnsi="宋体"/>
        </w:rPr>
        <w:t>月</w:t>
      </w:r>
      <w:r w:rsidRPr="007A2404">
        <w:rPr>
          <w:rFonts w:ascii="宋体" w:hAnsi="宋体"/>
        </w:rPr>
        <w:t>9</w:t>
      </w:r>
      <w:r w:rsidRPr="007A2404">
        <w:rPr>
          <w:rFonts w:ascii="宋体" w:hAnsi="宋体"/>
        </w:rPr>
        <w:t>日早上六时整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我们师生一行四十多个人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兴高采烈地踏上宽敞舒适的旅游大巴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开始了为期两天的海岛之旅。</w:t>
      </w:r>
      <w:r w:rsidRPr="007A2404">
        <w:rPr>
          <w:rFonts w:ascii="宋体" w:hAnsi="宋体"/>
        </w:rPr>
        <w:t xml:space="preserve"> </w:t>
      </w:r>
      <w:r w:rsidRPr="007A2404">
        <w:rPr>
          <w:rFonts w:ascii="宋体" w:hAnsi="宋体"/>
        </w:rPr>
        <w:t>经过两个多小时的行程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我们便来到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朱家尖观音文化苑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。走进气势恢宏的大牌楼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首先映入眼帘的是绘制在千丈崖上的观音菩萨巨型壁画。观音大士脚踏莲花宝座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面容慈善、仪态端庄地漂浮在千丈崖的石壁上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仿佛在欢迎我们的到来。我们随着导游阿姨拾级而上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山上危峰兀立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怪石嶙峋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东海神龟石、八戒望海石、鸭头石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造型逼真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栩栩如生。我们穿过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苗条洞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游过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一线天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终于登上山顶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极目远眺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一望无际的大海、蓝天白云与起伏的山峦融为一体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形成了一幅五彩缤纷的山水画。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中午休息过后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大巴载着我们来到了南沙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准备下海游泳。同学们三下五除二地脱下衣服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穿过金色而又柔软的沙滩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争先恐后地投进大海的怀抱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自由自</w:t>
      </w:r>
      <w:r w:rsidRPr="007A2404">
        <w:rPr>
          <w:rFonts w:ascii="宋体" w:hAnsi="宋体"/>
        </w:rPr>
        <w:t>在地畅游在大海里。我当然也不甘示弱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不顾一切地冲进了大海。海水湛蓝而又凉爽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感觉十分惬意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正当我游得起劲时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一个巨浪朝我劈头盖脸地打来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打得我晕头转向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睁开眼睛时已然被冲回了岸边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嘴里还喝了几口咸咸的海水。即便这样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我还是觉得这是我有生以来最难忘的一次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也是最刺激的一次游泳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 xml:space="preserve"> </w:t>
      </w:r>
      <w:r w:rsidRPr="007A2404">
        <w:rPr>
          <w:rFonts w:ascii="宋体" w:hAnsi="宋体"/>
        </w:rPr>
        <w:t>第二天一早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我们登上了我国唯一的海岛影视拍摄基地</w:t>
      </w:r>
      <w:r w:rsidRPr="007A2404">
        <w:rPr>
          <w:rFonts w:ascii="宋体" w:hAnsi="宋体"/>
        </w:rPr>
        <w:t>——</w:t>
      </w:r>
      <w:r w:rsidRPr="007A2404">
        <w:rPr>
          <w:rFonts w:ascii="宋体" w:hAnsi="宋体"/>
        </w:rPr>
        <w:t>桃花岛。岛上峰峦起伏、林木参天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山海云雾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时隐时现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碧海金沙与蓝天白云交相辉映。置身于此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仿佛来到了人间仙境。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射雕城内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我们可以与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金庸老先生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拍照留念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可以参观黄药师的住所、黄蓉的闺房以及老顽童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周伯通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被囚禁的山洞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可以骑马射箭。在塔湾金沙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我们或玩耍嬉戏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或赤脚漫步在柔软的沙滩上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看那潮起潮落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聆听海涛的声音。在安期峰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我们登上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金鳞宝塔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塔顶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桃花岛的迷人风光尽收眼底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正当我们如痴如醉地欣赏着世外桃源时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却要打道回府了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我多么希望再多待一会儿啊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 xml:space="preserve"> </w:t>
      </w:r>
      <w:r w:rsidRPr="007A2404">
        <w:rPr>
          <w:rFonts w:ascii="宋体" w:hAnsi="宋体"/>
        </w:rPr>
        <w:t>再见了桃花岛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再见了朱家尖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我们后会有期</w:t>
      </w:r>
      <w:r w:rsidRPr="007A2404">
        <w:rPr>
          <w:rFonts w:ascii="宋体" w:hAnsi="宋体"/>
        </w:rPr>
        <w:t>!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评语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这是一篇游记类文章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作者通过游玩的顺序向我们介绍了朱家尖和桃花岛的美景</w:t>
      </w:r>
      <w:r w:rsidRPr="007A2404">
        <w:rPr>
          <w:rFonts w:ascii="宋体" w:hAnsi="宋体"/>
        </w:rPr>
        <w:lastRenderedPageBreak/>
        <w:t>和游玩的乐趣。文章语言自然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感受真切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文章既赞美了朱家尖和桃花岛的美丽景色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也表达了</w:t>
      </w:r>
      <w:r w:rsidRPr="007A2404">
        <w:rPr>
          <w:rFonts w:ascii="宋体" w:hAnsi="宋体"/>
        </w:rPr>
        <w:t>作者对朱家尖和桃花岛的喜爱之情。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参观昆明野生动物园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昆明野生动物园坐落在云南省昆明市金殿。这里风景如画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充满诗意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让人陶醉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是一个休闲度假的好地方。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开门见山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引出下文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总体介绍昆明野生动物园的特征</w:t>
      </w:r>
      <w:r w:rsidRPr="007A2404">
        <w:rPr>
          <w:rFonts w:ascii="宋体" w:hAnsi="宋体"/>
        </w:rPr>
        <w:t>)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进入大门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映入眼帘的是用五种彩色的树枝做的五个大字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野生动物园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。我们乘着电瓶车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来到第一处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红屁股</w:t>
      </w:r>
      <w:r w:rsidRPr="007A2404">
        <w:rPr>
          <w:rFonts w:ascii="宋体" w:hAnsi="宋体"/>
        </w:rPr>
        <w:t>——</w:t>
      </w:r>
      <w:r w:rsidRPr="007A2404">
        <w:rPr>
          <w:rFonts w:ascii="宋体" w:hAnsi="宋体"/>
        </w:rPr>
        <w:t>狒狒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。站在上面向下看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还真有一种居高临下的感觉。狒狒最独特的地方就是那红得像夏天里火红的太阳</w:t>
      </w:r>
      <w:r w:rsidRPr="007A2404">
        <w:rPr>
          <w:rFonts w:ascii="宋体" w:hAnsi="宋体"/>
        </w:rPr>
        <w:t>——</w:t>
      </w:r>
      <w:r w:rsidRPr="007A2404">
        <w:rPr>
          <w:rFonts w:ascii="宋体" w:hAnsi="宋体"/>
        </w:rPr>
        <w:t>红屁股。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此处的比喻的修辞用得好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形象地写出狒狒的屁股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我们想要看看那屁股到底啥样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可狒狒总跟我们作对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死活不把屁股面对我们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依然在布置精美的园子里跳来跳去。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穿过狒狒乐园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我们来到一个风景如画、山清水秀的一个小盆地里。有鹅卵石铺成的小径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曲曲折折地向前方延伸。转过草坪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眼前豁然开朗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原来真正的景致在这里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看那遍地铺满的花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有粉的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像一朵朵美丽的彩霞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有红的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像一团团鲜艳的火苗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有黄的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像一堆堆耀眼的黄金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有杂色的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像雨后天边那艳丽夺目的彩虹。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一系列的排比很有气势地刻画了花儿的美丽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这里的花儿色彩丰富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五彩缤纷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形态各异。它们个个张着小嘴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仰着小脸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吐着香气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逗得小蜜蜂、小蝴蝶围着它们</w:t>
      </w:r>
      <w:r w:rsidRPr="007A2404">
        <w:rPr>
          <w:rFonts w:ascii="宋体" w:hAnsi="宋体"/>
        </w:rPr>
        <w:t>翩翩起舞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嗡嗡歌唱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惹得四周的小银杏、大梧桐也发出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哗哗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的笑声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这情景实在喜人。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运用的听觉、视觉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调动了各种感觉</w:t>
      </w:r>
      <w:r w:rsidRPr="007A2404">
        <w:rPr>
          <w:rFonts w:ascii="宋体" w:hAnsi="宋体"/>
        </w:rPr>
        <w:t>)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野生动物园里有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狮子馆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老虎园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野狼森林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狗熊馆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但最有趣的就是狗熊馆了。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过渡自然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狗熊是动物界中最笨的动物了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它的笨拙可把我们逗得捧腹大笑。你别说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狗熊馆的前面景色还别有一番情趣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地面上的小草呈嫩绿色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好像给大地铺上了一层绿地毯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地毯上小花一丛丛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一簇簇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红的火红、白的雪白、青的靛青、绿的碧绿。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描写形象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来到狗熊馆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我们先用一根线拴上一根胡萝卜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用一根竹竿的一头拴上线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把胡萝卜扔向狗熊馆的里面。嘿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看愚笨的狗熊站起来了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它用一只手去拉美味的胡萝卜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我向上一提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它没拉着。我跟狗熊玩了好长一段时间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它没力气了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两只手合拢在一起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拜佛似的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它好像在求我把胡萝卜给它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看它那可怜巴巴的样子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我只好把胡萝卜送到它的怀里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它高兴极了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露出了甜甜的微笑。看它吃东西的样子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憨态可掬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这个词运用得好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形象写出狗熊的憨态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……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昆明野生动物园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动物真可爱。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评语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这篇文章生动逼真地写出了昆明动物园如画的风景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可爱的动物。尤其是对狒狒和狗熊的描写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重点突出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栩栩如生。文中既有概括的描写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也有</w:t>
      </w:r>
      <w:r w:rsidRPr="007A2404">
        <w:rPr>
          <w:rFonts w:ascii="宋体" w:hAnsi="宋体"/>
        </w:rPr>
        <w:t>具体的描写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既有动态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也有静态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写出了动物的可爱。习作前后照应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观察仔细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还把自己的喜爱之情也写了进去。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6385560" cy="176530"/>
            <wp:effectExtent l="0" t="0" r="0" b="0"/>
            <wp:docPr id="22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26" name="方框.eps" descr="id:2147488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方框.eps" descr="id:214748833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学习目标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了解游记的特点和写作的基本要求。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把握游记的选材角度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掌握抓特点、重描绘的写作技巧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提高写作能力。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写出让你感受最深的一次游记。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227" name="方框.eps" descr="id:2147488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方框.eps" descr="id:214748834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学习流程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带着学习目标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认真阅读教材和学案中的学法指导进行自学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为实战写作奠定基础。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根据写作实践的要求进行写作练习。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小组交流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组内批改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推荐优秀作品全班展示。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4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班内交流、点评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自主修改。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  <w:noProof/>
        </w:rPr>
        <w:lastRenderedPageBreak/>
        <w:drawing>
          <wp:inline distT="0" distB="0" distL="0" distR="0">
            <wp:extent cx="773430" cy="191770"/>
            <wp:effectExtent l="0" t="0" r="0" b="0"/>
            <wp:docPr id="228" name="方框.eps" descr="id:2147488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方框.eps" descr="id:214748834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2404">
        <w:rPr>
          <w:rFonts w:ascii="宋体" w:hAnsi="宋体"/>
        </w:rPr>
        <w:t>学习过程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一、自主学习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 w:cs="宋体" w:hint="eastAsia"/>
        </w:rPr>
        <w:t>◆</w:t>
      </w:r>
      <w:r w:rsidRPr="007A2404">
        <w:rPr>
          <w:rFonts w:ascii="宋体" w:hAnsi="宋体"/>
        </w:rPr>
        <w:t>学法指导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合作探究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了解游记的特点。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实践感悟。通过片段练习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让学生体会作者如何记录游踪、写景的角度和方法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并掌握运用。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通过反复朗读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揣摩欣赏作品的语言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积累精彩语句。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 w:cs="宋体" w:hint="eastAsia"/>
        </w:rPr>
        <w:t>◆</w:t>
      </w:r>
      <w:r w:rsidRPr="007A2404">
        <w:rPr>
          <w:rFonts w:ascii="宋体" w:hAnsi="宋体"/>
        </w:rPr>
        <w:t>写法指导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要抓住景物的特点。只有把握住景物各自不同的特点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笔下的景才会有个性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才会活起来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文章才能写得深、写得透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才会感染人。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记叙清楚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重点突出。可按时间先后顺序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或者按移步换景顺序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或者时空顺序融合在一起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以游踪为线索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走一程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脉络清楚。再者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在所记的景物中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要分清主次详略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抓住重点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写具体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写生动。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要寓情于景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融理于景。游记中的写景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一般是为了抒情言志。写作中须把情、理渗透到景物的描绘刻画之中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做到景与情、景与理的统一和融合。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4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要有点艺术色彩。可以把游地的历史、名胜、人情、习俗、文物、特产以及民间传说、文人诗句等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加以融会贯通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穿插引用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多层次、多侧面地描绘景物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烘托景物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使画面显得充实饱满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富有情趣和艺术魅力。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二、写作实践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一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游记常常要对某处景物做定点观察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以写出景物的特点。选择你游览过的一个景点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围绕其中一处风景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写一个片段。</w:t>
      </w:r>
      <w:r w:rsidRPr="007A2404">
        <w:rPr>
          <w:rFonts w:ascii="宋体" w:hAnsi="宋体"/>
        </w:rPr>
        <w:t>200</w:t>
      </w:r>
      <w:r w:rsidRPr="007A2404">
        <w:rPr>
          <w:rFonts w:ascii="宋体" w:hAnsi="宋体"/>
        </w:rPr>
        <w:t>字左右。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选择某一处风景来写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不要贪多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不要面面俱到。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细致观察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具体描绘该处风景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不要泛泛而谈。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描写风景时要融入一些个人感受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尽可能写出自己独特的体验。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二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我们可能都有过旅游的经历。旅途中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我们不仅观赏自然风光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了解民风民俗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同时也会有许多奇妙的感受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产生很多思考和遐想。请选择一处自己游览过的景点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自拟题目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写一篇游记。不少于</w:t>
      </w:r>
      <w:r w:rsidRPr="007A2404">
        <w:rPr>
          <w:rFonts w:ascii="宋体" w:hAnsi="宋体"/>
        </w:rPr>
        <w:t>600</w:t>
      </w:r>
      <w:r w:rsidRPr="007A2404">
        <w:rPr>
          <w:rFonts w:ascii="宋体" w:hAnsi="宋体"/>
        </w:rPr>
        <w:t>字。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先画出当时的游览路线图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按游览顺序拟出写作提纲。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回想游览时最深刻的印象及总体感受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据此确定材料取舍与叙述的详略。</w:t>
      </w:r>
      <w:r w:rsidRPr="007A2404">
        <w:rPr>
          <w:rFonts w:ascii="宋体" w:hAnsi="宋体"/>
        </w:rPr>
        <w:t xml:space="preserve"> 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在记叙或描写中融入自己的情感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也可以适当加入一些文化知识的介绍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或引用他人的描写、评价等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以丰富文章内容。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三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参观一处纪念馆</w:t>
      </w: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或展览馆、博物馆</w:t>
      </w:r>
      <w:r w:rsidRPr="007A2404">
        <w:rPr>
          <w:rFonts w:ascii="宋体" w:hAnsi="宋体"/>
        </w:rPr>
        <w:t>),</w:t>
      </w:r>
      <w:r w:rsidRPr="007A2404">
        <w:rPr>
          <w:rFonts w:ascii="宋体" w:hAnsi="宋体"/>
        </w:rPr>
        <w:t>以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参观</w:t>
      </w:r>
      <w:r w:rsidRPr="007A2404">
        <w:rPr>
          <w:rFonts w:ascii="宋体" w:hAnsi="宋体"/>
          <w:color w:val="FF0000"/>
          <w:u w:val="single" w:color="000000"/>
        </w:rPr>
        <w:t xml:space="preserve">　　　　　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为题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写一篇参观记。不少于</w:t>
      </w:r>
      <w:r w:rsidRPr="007A2404">
        <w:rPr>
          <w:rFonts w:ascii="宋体" w:hAnsi="宋体"/>
        </w:rPr>
        <w:t>600</w:t>
      </w:r>
      <w:r w:rsidRPr="007A2404">
        <w:rPr>
          <w:rFonts w:ascii="宋体" w:hAnsi="宋体"/>
        </w:rPr>
        <w:t>字。</w:t>
      </w:r>
      <w:r w:rsidRPr="007A2404">
        <w:rPr>
          <w:rFonts w:ascii="宋体" w:hAnsi="宋体"/>
        </w:rPr>
        <w:t> 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  <w:color w:val="FF0000"/>
        </w:rPr>
        <w:t>提示</w:t>
      </w:r>
      <w:r w:rsidRPr="007A2404">
        <w:rPr>
          <w:rFonts w:ascii="宋体" w:hAnsi="宋体"/>
          <w:color w:val="FF0000"/>
        </w:rPr>
        <w:t>:</w:t>
      </w:r>
      <w:r w:rsidRPr="007A2404">
        <w:rPr>
          <w:rFonts w:ascii="宋体" w:hAnsi="宋体"/>
          <w:b/>
        </w:rPr>
        <w:t>1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参观时可以有意识地做一些记录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作为写作的素材。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2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参观过程中看到的东西不可能全都写进作文中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要有重点、有选择地写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做到主次分明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详略得当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重点突出。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A2404">
        <w:rPr>
          <w:rFonts w:ascii="宋体" w:hAnsi="宋体"/>
          <w:b/>
        </w:rPr>
        <w:t>3</w:t>
      </w:r>
      <w:r w:rsidRPr="007A2404">
        <w:rPr>
          <w:rFonts w:ascii="宋体" w:hAnsi="宋体"/>
        </w:rPr>
        <w:t>.</w:t>
      </w:r>
      <w:r w:rsidRPr="007A2404">
        <w:rPr>
          <w:rFonts w:ascii="宋体" w:hAnsi="宋体"/>
        </w:rPr>
        <w:t>参观的目的是开阔眼界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增长知识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接受教育。在适当的地方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要点出你所得到的教益或受到的启示。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三、小组交流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学习小组内互相批改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推荐优秀作</w:t>
      </w:r>
      <w:r w:rsidRPr="007A2404">
        <w:rPr>
          <w:rFonts w:ascii="宋体" w:hAnsi="宋体"/>
        </w:rPr>
        <w:t>品全班展示。班内交流、点评。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四、自主修改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根据交流点评中出现的问题自主进行修改。</w:t>
      </w:r>
    </w:p>
    <w:p w:rsidR="00BE4DD8" w:rsidRPr="007A2404" w:rsidRDefault="00BD0320" w:rsidP="007A240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五、例文欣赏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lastRenderedPageBreak/>
        <w:t>(</w:t>
      </w:r>
      <w:r w:rsidRPr="007A2404">
        <w:rPr>
          <w:rFonts w:ascii="宋体" w:hAnsi="宋体"/>
        </w:rPr>
        <w:t>一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例文</w:t>
      </w:r>
      <w:r w:rsidRPr="007A2404">
        <w:rPr>
          <w:rFonts w:ascii="宋体" w:hAnsi="宋体"/>
        </w:rPr>
        <w:t>: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山的另一面是根河。根河没有黄河的汹涌澎湃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但有着独特的桀骜难驯</w:t>
      </w:r>
      <w:r w:rsidRPr="007A2404">
        <w:rPr>
          <w:rFonts w:ascii="宋体" w:hAnsi="宋体"/>
        </w:rPr>
        <w:t>;</w:t>
      </w:r>
      <w:r w:rsidRPr="007A2404">
        <w:rPr>
          <w:rFonts w:ascii="宋体" w:hAnsi="宋体"/>
        </w:rPr>
        <w:t>没有湘江那样风情万种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却淑女般温文尔雅。它是一条曲水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九曲回肠、曲里拐弯、蜿蜒纤长、回味无穷。根河水不深、流不急、面不宽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迈着款款的步子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为草原冲洗万年尘埃。千回百转的河流如同一只灵动的画笔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在广袤无垠的草原上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恣意的舞动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不经意间绘出一幅幅精美的图画。单说</w:t>
      </w:r>
      <w:r w:rsidRPr="007A2404">
        <w:rPr>
          <w:rFonts w:ascii="宋体" w:hAnsi="宋体"/>
        </w:rPr>
        <w:t>S</w:t>
      </w:r>
      <w:r w:rsidRPr="007A2404">
        <w:rPr>
          <w:rFonts w:ascii="宋体" w:hAnsi="宋体"/>
        </w:rPr>
        <w:t>弯一处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那里的河水是一条灵动的水蛇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扭动着秦娥楚女般的腰肢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忽东忽西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翩若惊鸿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婉若游龙。河流向前流动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一次回首便成为一处弯道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一次驻足就成了一道浅湾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一次徘徊就成了一个小岛。浅湾、小岛像精灵般的符号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给茫茫草原增添了无限的活泼与生动。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二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例文</w:t>
      </w:r>
      <w:r w:rsidRPr="007A2404">
        <w:rPr>
          <w:rFonts w:ascii="宋体" w:hAnsi="宋体"/>
        </w:rPr>
        <w:t>: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</w:rPr>
        <w:t>海螺沟之旅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去年暑假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我跟随母亲去了海螺沟风景区。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海螺沟位于四川省甘孜州境内的贡嘎山东坡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那里的森林冰川公园举世闻名。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我们乘车来到了磨西镇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天色已晚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只好先到酒店休息。磨西镇是群山环拱之中的一块宝地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长征时期毛主席还在这里住过一个晚上呢。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第二天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我们早早地就起了床。天气很好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从酒店外面极目远望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在明亮的阳光下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我们看见了闪</w:t>
      </w:r>
      <w:r w:rsidRPr="007A2404">
        <w:rPr>
          <w:rFonts w:ascii="宋体" w:hAnsi="宋体"/>
        </w:rPr>
        <w:t>闪发光的一角雪山。导游对我们说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那就是贡嘎神山。在藏语里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雪叫</w:t>
      </w:r>
      <w:r w:rsidRPr="007A2404">
        <w:rPr>
          <w:rFonts w:ascii="宋体" w:hAnsi="宋体"/>
        </w:rPr>
        <w:t>‘</w:t>
      </w:r>
      <w:r w:rsidRPr="007A2404">
        <w:rPr>
          <w:rFonts w:ascii="宋体" w:hAnsi="宋体"/>
        </w:rPr>
        <w:t>贡</w:t>
      </w:r>
      <w:r w:rsidRPr="007A2404">
        <w:rPr>
          <w:rFonts w:ascii="宋体" w:hAnsi="宋体"/>
        </w:rPr>
        <w:t>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白叫</w:t>
      </w:r>
      <w:r w:rsidRPr="007A2404">
        <w:rPr>
          <w:rFonts w:ascii="宋体" w:hAnsi="宋体"/>
        </w:rPr>
        <w:t>‘</w:t>
      </w:r>
      <w:r w:rsidRPr="007A2404">
        <w:rPr>
          <w:rFonts w:ascii="宋体" w:hAnsi="宋体"/>
        </w:rPr>
        <w:t>嘎</w:t>
      </w:r>
      <w:r w:rsidRPr="007A2404">
        <w:rPr>
          <w:rFonts w:ascii="宋体" w:hAnsi="宋体"/>
        </w:rPr>
        <w:t>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‘</w:t>
      </w:r>
      <w:r w:rsidRPr="007A2404">
        <w:rPr>
          <w:rFonts w:ascii="宋体" w:hAnsi="宋体"/>
        </w:rPr>
        <w:t>贡嘎</w:t>
      </w:r>
      <w:r w:rsidRPr="007A2404">
        <w:rPr>
          <w:rFonts w:ascii="宋体" w:hAnsi="宋体"/>
        </w:rPr>
        <w:t>’</w:t>
      </w:r>
      <w:r w:rsidRPr="007A2404">
        <w:rPr>
          <w:rFonts w:ascii="宋体" w:hAnsi="宋体"/>
        </w:rPr>
        <w:t>的意思就是</w:t>
      </w:r>
      <w:r w:rsidRPr="007A2404">
        <w:rPr>
          <w:rFonts w:ascii="宋体" w:hAnsi="宋体"/>
        </w:rPr>
        <w:t>‘</w:t>
      </w:r>
      <w:r w:rsidRPr="007A2404">
        <w:rPr>
          <w:rFonts w:ascii="宋体" w:hAnsi="宋体"/>
        </w:rPr>
        <w:t>洁白的雪峰</w:t>
      </w:r>
      <w:r w:rsidRPr="007A2404">
        <w:rPr>
          <w:rFonts w:ascii="宋体" w:hAnsi="宋体"/>
        </w:rPr>
        <w:t>’</w:t>
      </w:r>
      <w:r w:rsidRPr="007A2404">
        <w:rPr>
          <w:rFonts w:ascii="宋体" w:hAnsi="宋体"/>
        </w:rPr>
        <w:t>。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据说贡嘎山的天只有在游人稀少的当儿才会放晴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露出真颜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而在游人如织的时候却会云雾缭绕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让人看不见她的真面目。今天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难道是我们的虔诚打动了这骄傲的山峰</w:t>
      </w:r>
      <w:r w:rsidRPr="007A2404">
        <w:rPr>
          <w:rFonts w:ascii="宋体" w:hAnsi="宋体"/>
        </w:rPr>
        <w:t>?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吃过早饭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我们就乘车向风景区进发。从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一号营地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到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三号营地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全是由无数个</w:t>
      </w:r>
      <w:r w:rsidRPr="007A2404">
        <w:rPr>
          <w:rFonts w:ascii="宋体" w:hAnsi="宋体"/>
        </w:rPr>
        <w:t>S</w:t>
      </w:r>
      <w:r w:rsidRPr="007A2404">
        <w:rPr>
          <w:rFonts w:ascii="宋体" w:hAnsi="宋体"/>
        </w:rPr>
        <w:t>型连成的盘山公路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险峻异常。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一号营地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之内还呈现出一片山村的风光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到了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二号营地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就进入了原始森林。这里古树参天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温泉遍布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雾气缭绕。我想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在夏天里泡温泉也许并不奇怪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若是在冬日里一边泡温泉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一边欣赏漫天飞舞的雪花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那该是多么惬意的事情啊</w:t>
      </w:r>
      <w:r w:rsidRPr="007A2404">
        <w:rPr>
          <w:rFonts w:ascii="宋体" w:hAnsi="宋体"/>
        </w:rPr>
        <w:t>!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从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三号营地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到冰川的观景台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由于沿途都是万丈悬崖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我们只能改乘缆车。坐在缆车里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看着脚下深不可测的山谷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我不由头晕目眩。一下索道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那从高山上铺天盖地而来的巨大冰川就呈现在了我们的面前。沿着羊肠小道走下山谷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我们望着那由绵延不尽的冰块组成的河流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目瞪口呆。如果不是亲临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谁会相信在人间七月里还有这样玉凿冰雕的仙境</w:t>
      </w:r>
      <w:r w:rsidRPr="007A2404">
        <w:rPr>
          <w:rFonts w:ascii="宋体" w:hAnsi="宋体"/>
        </w:rPr>
        <w:t>?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拂开脚底表层的泥沙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蓦然发现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我站立的地方不是岩石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而是巨大的冰块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我用手掌贴着冰面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一种原始</w:t>
      </w:r>
      <w:r w:rsidRPr="007A2404">
        <w:rPr>
          <w:rFonts w:ascii="宋体" w:hAnsi="宋体"/>
        </w:rPr>
        <w:t>的冰凉瞬间沁入了我的心脾。在那静止的河流里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巨大的冰块像山峰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像走兽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像饱经沧桑的老人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默默地向我们诉说着自然的神奇</w:t>
      </w:r>
      <w:r w:rsidRPr="007A2404">
        <w:rPr>
          <w:rFonts w:ascii="宋体" w:hAnsi="宋体"/>
        </w:rPr>
        <w:t>……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抬起头来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在冰川的尽头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海拔</w:t>
      </w:r>
      <w:r w:rsidRPr="007A2404">
        <w:rPr>
          <w:rFonts w:ascii="宋体" w:hAnsi="宋体"/>
        </w:rPr>
        <w:t>7000</w:t>
      </w:r>
      <w:r w:rsidRPr="007A2404">
        <w:rPr>
          <w:rFonts w:ascii="宋体" w:hAnsi="宋体"/>
        </w:rPr>
        <w:t>余米的贡嘎群峰映入了我的眼帘。碧空如洗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艳阳高照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贡嘎山显得那样神秘、圣洁和高大。忽然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轰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的一片巨响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循声望去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只见山上的白雪瀑布般倾泻而下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势不可当。人们兴奋地叫了起来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雪崩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雪崩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雪崩过后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看红妆素裹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更增妖娆。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此景只应天上有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人间能有几回得</w:t>
      </w:r>
      <w:r w:rsidRPr="007A2404">
        <w:rPr>
          <w:rFonts w:ascii="宋体" w:hAnsi="宋体"/>
        </w:rPr>
        <w:t>?</w:t>
      </w:r>
      <w:r w:rsidRPr="007A2404">
        <w:rPr>
          <w:rFonts w:ascii="宋体" w:hAnsi="宋体"/>
        </w:rPr>
        <w:t>也许世上很少有让人一瞥而终生难忘的地方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而贡嘎神山却是一个例外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注定要让我永铭心田。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仰望着贡嘎神山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仰望着这名副其实的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蜀山之王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我明白了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高山仰止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的真正含义。我想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这便是这次旅行的最大收获。</w:t>
      </w:r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(</w:t>
      </w:r>
      <w:r w:rsidRPr="007A2404">
        <w:rPr>
          <w:rFonts w:ascii="宋体" w:hAnsi="宋体"/>
        </w:rPr>
        <w:t>三</w:t>
      </w:r>
      <w:r w:rsidRPr="007A2404">
        <w:rPr>
          <w:rFonts w:ascii="宋体" w:hAnsi="宋体"/>
        </w:rPr>
        <w:t>)</w:t>
      </w:r>
      <w:r w:rsidRPr="007A2404">
        <w:rPr>
          <w:rFonts w:ascii="宋体" w:hAnsi="宋体"/>
        </w:rPr>
        <w:t>例文</w:t>
      </w:r>
      <w:r w:rsidRPr="007A2404">
        <w:rPr>
          <w:rFonts w:ascii="宋体" w:hAnsi="宋体"/>
        </w:rPr>
        <w:t>: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A2404">
        <w:rPr>
          <w:rFonts w:ascii="宋体" w:hAnsi="宋体"/>
        </w:rPr>
        <w:t>参观海洋馆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一放暑假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我就去了海洋馆游玩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真是令人开心。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一进海洋馆大门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我们来到了珊瑚区域参观。我看见了许多珊瑚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有红色的、黄色的、渐变色的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我的视觉得到了极大的享受。珊瑚的身体在水中翩翩起舞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婀娜多姿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它们身旁还</w:t>
      </w:r>
      <w:r w:rsidRPr="007A2404">
        <w:rPr>
          <w:rFonts w:ascii="宋体" w:hAnsi="宋体"/>
        </w:rPr>
        <w:lastRenderedPageBreak/>
        <w:t>有几条美丽的金鱼在伴舞。我想</w:t>
      </w:r>
      <w:r w:rsidRPr="007A2404">
        <w:rPr>
          <w:rFonts w:ascii="宋体" w:hAnsi="宋体"/>
        </w:rPr>
        <w:t>:</w:t>
      </w:r>
      <w:r w:rsidRPr="007A2404">
        <w:rPr>
          <w:rFonts w:ascii="宋体" w:hAnsi="宋体"/>
        </w:rPr>
        <w:t>如果我是珊瑚的话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会非常得意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因为有这么多的游客来欣赏我、赞美我。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继续向前走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我们来到了一处隧道。那里有许多密不透风的拱形的防水玻璃做成的房子。房子里面有许多只小鲨鱼、食人鱼、乌龟</w:t>
      </w:r>
      <w:r w:rsidRPr="007A2404">
        <w:rPr>
          <w:rFonts w:ascii="宋体" w:hAnsi="宋体"/>
        </w:rPr>
        <w:t>……</w:t>
      </w:r>
      <w:r w:rsidRPr="007A2404">
        <w:rPr>
          <w:rFonts w:ascii="宋体" w:hAnsi="宋体"/>
        </w:rPr>
        <w:t>另一面玻璃房子里有许多五彩缤纷的各种小鱼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十分诱人。还有一面玻璃房子里养着许多只中华鲟。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走过漂亮的玻璃隧道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便来到了海豚、海狮、白鲸表演馆。那里挤满了人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好不容易才找到座位坐了下来。首先是海狮表演顶球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管理人员往海狮头上放了一个花花绿绿的小球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那只可爱的小海狮非常兴奋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一下子就顶住了球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站了起来。虽然那只球摇摇晃晃的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但是小海狮把球控制得很好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始终没有让它掉下来。</w:t>
      </w:r>
      <w:r w:rsidRPr="007A2404">
        <w:rPr>
          <w:rFonts w:ascii="宋体" w:hAnsi="宋体"/>
        </w:rPr>
        <w:t>“</w:t>
      </w:r>
      <w:r w:rsidRPr="007A2404">
        <w:rPr>
          <w:rFonts w:ascii="宋体" w:hAnsi="宋体"/>
        </w:rPr>
        <w:t>啊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太棒了</w:t>
      </w:r>
      <w:r w:rsidRPr="007A2404">
        <w:rPr>
          <w:rFonts w:ascii="宋体" w:hAnsi="宋体"/>
        </w:rPr>
        <w:t>!</w:t>
      </w:r>
      <w:r w:rsidRPr="007A2404">
        <w:rPr>
          <w:rFonts w:ascii="宋体" w:hAnsi="宋体"/>
        </w:rPr>
        <w:t>”</w:t>
      </w:r>
      <w:r w:rsidRPr="007A2404">
        <w:rPr>
          <w:rFonts w:ascii="宋体" w:hAnsi="宋体"/>
        </w:rPr>
        <w:t>我情不自禁地说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小海狮</w:t>
      </w:r>
      <w:r w:rsidRPr="007A2404">
        <w:rPr>
          <w:rFonts w:ascii="宋体" w:hAnsi="宋体"/>
        </w:rPr>
        <w:t>的表演赢得了观众们热烈的掌声。突然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随着音乐的响起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一个巨型的白色物体出现在我们眼前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原来是白鲸驮着它的驯兽员出场了。它绕着场地游了两圈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不停地向观众打招呼。它们加速了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用头把驯兽员顶向高空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又迅速地接住他们。观众们不停地鼓掌欢呼。轮到海豚表演了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它们钻圈、顶球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每一次都表演得完美无误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观众们不停地呼喊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为海豚助威。</w:t>
      </w:r>
    </w:p>
    <w:p w:rsidR="00BE4DD8" w:rsidRPr="007A2404" w:rsidRDefault="00BD03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A2404">
        <w:rPr>
          <w:rFonts w:ascii="宋体" w:hAnsi="宋体"/>
        </w:rPr>
        <w:t>不知不觉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天色已晚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我们依依不舍地离开了海洋馆。这次参观不仅让我开阔了视野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增长了见识</w:t>
      </w:r>
      <w:r w:rsidRPr="007A2404">
        <w:rPr>
          <w:rFonts w:ascii="宋体" w:hAnsi="宋体"/>
        </w:rPr>
        <w:t>,</w:t>
      </w:r>
      <w:r w:rsidRPr="007A2404">
        <w:rPr>
          <w:rFonts w:ascii="宋体" w:hAnsi="宋体"/>
        </w:rPr>
        <w:t>还让我得到了无限的快乐。</w:t>
      </w:r>
      <w:bookmarkStart w:id="0" w:name="_GoBack"/>
      <w:bookmarkEnd w:id="0"/>
    </w:p>
    <w:p w:rsidR="00BE4DD8" w:rsidRPr="007A2404" w:rsidRDefault="00BE4D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E4DD8" w:rsidRPr="007A2404" w:rsidRDefault="00BE4DD8">
      <w:pPr>
        <w:rPr>
          <w:rFonts w:ascii="宋体" w:hAnsi="宋体"/>
        </w:rPr>
      </w:pPr>
    </w:p>
    <w:sectPr w:rsidR="00BE4DD8" w:rsidRPr="007A2404" w:rsidSect="00BE4DD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320" w:rsidRDefault="00BD0320" w:rsidP="007A2404">
      <w:r>
        <w:separator/>
      </w:r>
    </w:p>
  </w:endnote>
  <w:endnote w:type="continuationSeparator" w:id="1">
    <w:p w:rsidR="00BD0320" w:rsidRDefault="00BD0320" w:rsidP="007A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Default="007A240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Pr="007A2404" w:rsidRDefault="007A2404" w:rsidP="007A2404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9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Default="007A240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320" w:rsidRDefault="00BD0320" w:rsidP="007A2404">
      <w:r>
        <w:separator/>
      </w:r>
    </w:p>
  </w:footnote>
  <w:footnote w:type="continuationSeparator" w:id="1">
    <w:p w:rsidR="00BD0320" w:rsidRDefault="00BD0320" w:rsidP="007A2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Default="007A240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Default="007A2404" w:rsidP="007A2404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404" w:rsidRDefault="007A240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B6E7A"/>
    <w:rsid w:val="000C5866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D3864"/>
    <w:rsid w:val="005F3B8D"/>
    <w:rsid w:val="006165B7"/>
    <w:rsid w:val="0064238A"/>
    <w:rsid w:val="00665FD6"/>
    <w:rsid w:val="00673F4A"/>
    <w:rsid w:val="00685309"/>
    <w:rsid w:val="006871AE"/>
    <w:rsid w:val="007201F4"/>
    <w:rsid w:val="00754EB7"/>
    <w:rsid w:val="0077609D"/>
    <w:rsid w:val="007A2404"/>
    <w:rsid w:val="007B3184"/>
    <w:rsid w:val="007F37F6"/>
    <w:rsid w:val="0081200C"/>
    <w:rsid w:val="00817657"/>
    <w:rsid w:val="00843B50"/>
    <w:rsid w:val="00862820"/>
    <w:rsid w:val="00881578"/>
    <w:rsid w:val="00882047"/>
    <w:rsid w:val="00882B17"/>
    <w:rsid w:val="008C305D"/>
    <w:rsid w:val="008D2D98"/>
    <w:rsid w:val="00923E27"/>
    <w:rsid w:val="00925155"/>
    <w:rsid w:val="009358CB"/>
    <w:rsid w:val="00975A34"/>
    <w:rsid w:val="00986405"/>
    <w:rsid w:val="009A26D7"/>
    <w:rsid w:val="009B7A37"/>
    <w:rsid w:val="009D59AD"/>
    <w:rsid w:val="009D6C7F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BD0320"/>
    <w:rsid w:val="00BE4D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63604"/>
    <w:rsid w:val="00E74A2D"/>
    <w:rsid w:val="00E85547"/>
    <w:rsid w:val="00E91160"/>
    <w:rsid w:val="00E95EE6"/>
    <w:rsid w:val="00EA4920"/>
    <w:rsid w:val="00EB6A20"/>
    <w:rsid w:val="00F35B11"/>
    <w:rsid w:val="00F37887"/>
    <w:rsid w:val="00F46632"/>
    <w:rsid w:val="00F46A6A"/>
    <w:rsid w:val="00F639F9"/>
    <w:rsid w:val="00F878F0"/>
    <w:rsid w:val="00FA75B0"/>
    <w:rsid w:val="00FB0024"/>
    <w:rsid w:val="00FE65F0"/>
    <w:rsid w:val="70A5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E4DD8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BE4DD8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BE4DD8"/>
    <w:rPr>
      <w:vertAlign w:val="superscript"/>
    </w:rPr>
  </w:style>
  <w:style w:type="table" w:styleId="a6">
    <w:name w:val="Table Grid"/>
    <w:basedOn w:val="a1"/>
    <w:uiPriority w:val="59"/>
    <w:qFormat/>
    <w:rsid w:val="00BE4DD8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BE4DD8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BE4DD8"/>
    <w:rPr>
      <w:sz w:val="18"/>
      <w:szCs w:val="18"/>
    </w:rPr>
  </w:style>
  <w:style w:type="paragraph" w:styleId="a7">
    <w:name w:val="List Paragraph"/>
    <w:basedOn w:val="a"/>
    <w:uiPriority w:val="34"/>
    <w:qFormat/>
    <w:rsid w:val="00BE4DD8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BE4DD8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BE4DD8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E4DD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E4DD8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BE4DD8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E4DD8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BE4DD8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BE4DD8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BE4DD8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BE4DD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7A2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7A240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9</Pages>
  <Words>1534</Words>
  <Characters>8749</Characters>
  <Application>Microsoft Office Word</Application>
  <DocSecurity>0</DocSecurity>
  <Lines>72</Lines>
  <Paragraphs>20</Paragraphs>
  <ScaleCrop>false</ScaleCrop>
  <Company/>
  <LinksUpToDate>false</LinksUpToDate>
  <CharactersWithSpaces>10263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2018-04-13T06:21:00Z</dcterms:created>
  <dcterms:modified xsi:type="dcterms:W3CDTF">2018-12-26T04:07:00Z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