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F33" w:rsidRPr="005B484F" w:rsidRDefault="007459E3" w:rsidP="005B484F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5B484F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971550</wp:posOffset>
            </wp:positionV>
            <wp:extent cx="6385560" cy="176530"/>
            <wp:effectExtent l="0" t="0" r="0" b="0"/>
            <wp:wrapSquare wrapText="bothSides"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484F">
        <w:rPr>
          <w:rFonts w:ascii="宋体" w:eastAsia="宋体" w:hAnsi="宋体"/>
          <w:b/>
          <w:color w:val="FF0000"/>
          <w:sz w:val="28"/>
        </w:rPr>
        <w:t>12</w:t>
      </w:r>
      <w:r w:rsidRPr="005B484F">
        <w:rPr>
          <w:rFonts w:ascii="宋体" w:eastAsia="宋体" w:hAnsi="宋体"/>
          <w:b/>
          <w:color w:val="FF0000"/>
          <w:sz w:val="28"/>
        </w:rPr>
        <w:t xml:space="preserve">　</w:t>
      </w:r>
      <w:r w:rsidRPr="005B484F">
        <w:rPr>
          <w:rFonts w:ascii="宋体" w:eastAsia="宋体" w:hAnsi="宋体"/>
          <w:b/>
          <w:color w:val="FF0000"/>
          <w:sz w:val="28"/>
        </w:rPr>
        <w:t>《诗经》二首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41" name="方框.eps" descr="id:2147486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方框.eps" descr="id:2147486801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484F">
        <w:rPr>
          <w:rFonts w:ascii="宋体" w:hAnsi="宋体"/>
        </w:rPr>
        <w:t>学习目标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反复朗读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直至成诵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把握诗歌内容。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了解《诗经》的艺术表现手法和章法的节奏特点。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正确认识古代劳动人民对美好爱情的追求和向往。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42" name="方框.eps" descr="id:2147486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方框.eps" descr="id:214748680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484F">
        <w:rPr>
          <w:rFonts w:ascii="宋体" w:hAnsi="宋体"/>
        </w:rPr>
        <w:t>学习过程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  <w:b/>
        </w:rPr>
        <w:t>第</w:t>
      </w: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  <w:b/>
        </w:rPr>
        <w:t>课时</w:t>
      </w:r>
    </w:p>
    <w:p w:rsidR="00A55F33" w:rsidRPr="005B484F" w:rsidRDefault="007459E3" w:rsidP="005B4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一、资料汇总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 xml:space="preserve"> </w:t>
      </w:r>
      <w:r w:rsidRPr="005B484F">
        <w:rPr>
          <w:rFonts w:ascii="宋体" w:hAnsi="宋体"/>
        </w:rPr>
        <w:t>积累新知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《诗经》是我国最早的一部</w:t>
      </w:r>
      <w:r w:rsidRPr="005B484F">
        <w:rPr>
          <w:rFonts w:ascii="宋体" w:hAnsi="宋体"/>
          <w:color w:val="FF0000"/>
          <w:u w:val="single" w:color="000000"/>
        </w:rPr>
        <w:t xml:space="preserve">　　　　　　　</w:t>
      </w:r>
      <w:r w:rsidRPr="005B484F">
        <w:rPr>
          <w:rFonts w:ascii="宋体" w:hAnsi="宋体"/>
        </w:rPr>
        <w:t>。原本称《</w:t>
      </w:r>
      <w:r w:rsidRPr="005B484F">
        <w:rPr>
          <w:rFonts w:ascii="宋体" w:hAnsi="宋体"/>
          <w:color w:val="FF0000"/>
          <w:u w:val="single" w:color="000000"/>
        </w:rPr>
        <w:t xml:space="preserve">　　</w:t>
      </w:r>
      <w:r w:rsidRPr="005B484F">
        <w:rPr>
          <w:rFonts w:ascii="宋体" w:hAnsi="宋体"/>
        </w:rPr>
        <w:t>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编成于公元前</w:t>
      </w:r>
      <w:r w:rsidRPr="005B484F">
        <w:rPr>
          <w:rFonts w:ascii="宋体" w:hAnsi="宋体"/>
        </w:rPr>
        <w:t>6</w:t>
      </w:r>
      <w:r w:rsidRPr="005B484F">
        <w:rPr>
          <w:rFonts w:ascii="宋体" w:hAnsi="宋体"/>
        </w:rPr>
        <w:t>世纪的春秋时期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共</w:t>
      </w:r>
      <w:r w:rsidRPr="005B484F">
        <w:rPr>
          <w:rFonts w:ascii="宋体" w:hAnsi="宋体"/>
        </w:rPr>
        <w:t>305</w:t>
      </w:r>
      <w:r w:rsidRPr="005B484F">
        <w:rPr>
          <w:rFonts w:ascii="宋体" w:hAnsi="宋体"/>
        </w:rPr>
        <w:t>篇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所以也叫《</w:t>
      </w:r>
      <w:r w:rsidRPr="005B484F">
        <w:rPr>
          <w:rFonts w:ascii="宋体" w:hAnsi="宋体"/>
          <w:color w:val="FF0000"/>
          <w:u w:val="single" w:color="000000"/>
        </w:rPr>
        <w:t xml:space="preserve">　　　　　</w:t>
      </w:r>
      <w:r w:rsidRPr="005B484F">
        <w:rPr>
          <w:rFonts w:ascii="宋体" w:hAnsi="宋体"/>
        </w:rPr>
        <w:t>》。孔子将《</w:t>
      </w:r>
      <w:r w:rsidRPr="005B484F">
        <w:rPr>
          <w:rFonts w:ascii="宋体" w:hAnsi="宋体"/>
          <w:color w:val="FF0000"/>
          <w:u w:val="single" w:color="000000"/>
        </w:rPr>
        <w:t xml:space="preserve">　　　　　</w:t>
      </w:r>
      <w:r w:rsidRPr="005B484F">
        <w:rPr>
          <w:rFonts w:ascii="宋体" w:hAnsi="宋体"/>
        </w:rPr>
        <w:t>》作为道德教育的教材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自汉以后</w:t>
      </w:r>
      <w:r w:rsidRPr="005B484F">
        <w:rPr>
          <w:rFonts w:ascii="宋体" w:hAnsi="宋体"/>
          <w:color w:val="FF0000"/>
          <w:u w:val="single" w:color="000000"/>
        </w:rPr>
        <w:t xml:space="preserve">　　　　</w:t>
      </w:r>
      <w:r w:rsidRPr="005B484F">
        <w:rPr>
          <w:rFonts w:ascii="宋体" w:hAnsi="宋体"/>
        </w:rPr>
        <w:t>学派把它当成经典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奉为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  <w:color w:val="FF0000"/>
          <w:u w:val="single" w:color="000000"/>
        </w:rPr>
        <w:t xml:space="preserve">　　　　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之一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才称为《</w:t>
      </w:r>
      <w:r w:rsidRPr="005B484F">
        <w:rPr>
          <w:rFonts w:ascii="宋体" w:hAnsi="宋体"/>
          <w:color w:val="FF0000"/>
          <w:u w:val="single" w:color="000000"/>
        </w:rPr>
        <w:t xml:space="preserve">　　　　</w:t>
      </w:r>
      <w:r w:rsidRPr="005B484F">
        <w:rPr>
          <w:rFonts w:ascii="宋体" w:hAnsi="宋体"/>
        </w:rPr>
        <w:t>》。该书广泛地反映了古代社会生活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富于写实精神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是我国诗歌</w:t>
      </w:r>
      <w:r w:rsidRPr="005B484F">
        <w:rPr>
          <w:rFonts w:ascii="宋体" w:hAnsi="宋体"/>
          <w:color w:val="FF0000"/>
          <w:u w:val="single" w:color="000000"/>
        </w:rPr>
        <w:t xml:space="preserve">　　　　　　　　</w:t>
      </w:r>
      <w:r w:rsidRPr="005B484F">
        <w:rPr>
          <w:rFonts w:ascii="宋体" w:hAnsi="宋体"/>
        </w:rPr>
        <w:t>传统的源头。</w:t>
      </w:r>
      <w:r w:rsidRPr="005B484F">
        <w:rPr>
          <w:rFonts w:ascii="宋体" w:hAnsi="宋体"/>
        </w:rPr>
        <w:t xml:space="preserve">  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《诗经》中的诗都是配乐的歌词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按所配乐曲的性质分</w:t>
      </w:r>
      <w:r w:rsidRPr="005B484F">
        <w:rPr>
          <w:rFonts w:ascii="宋体" w:hAnsi="宋体"/>
          <w:color w:val="FF0000"/>
          <w:u w:val="single" w:color="000000"/>
        </w:rPr>
        <w:t xml:space="preserve">　　</w:t>
      </w:r>
      <w:r w:rsidRPr="005B484F">
        <w:rPr>
          <w:rFonts w:ascii="宋体" w:hAnsi="宋体"/>
        </w:rPr>
        <w:t>、</w:t>
      </w:r>
      <w:r w:rsidRPr="005B484F">
        <w:rPr>
          <w:rFonts w:ascii="宋体" w:hAnsi="宋体"/>
          <w:color w:val="FF0000"/>
          <w:u w:val="single" w:color="000000"/>
        </w:rPr>
        <w:t xml:space="preserve">　　</w:t>
      </w:r>
      <w:r w:rsidRPr="005B484F">
        <w:rPr>
          <w:rFonts w:ascii="宋体" w:hAnsi="宋体"/>
        </w:rPr>
        <w:t>、</w:t>
      </w:r>
      <w:r w:rsidRPr="005B484F">
        <w:rPr>
          <w:rFonts w:ascii="宋体" w:hAnsi="宋体"/>
          <w:color w:val="FF0000"/>
          <w:u w:val="single" w:color="000000"/>
        </w:rPr>
        <w:t xml:space="preserve">　　</w:t>
      </w:r>
      <w:r w:rsidRPr="005B484F">
        <w:rPr>
          <w:rFonts w:ascii="宋体" w:hAnsi="宋体"/>
        </w:rPr>
        <w:t>三大类。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风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有十五国风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大都是</w:t>
      </w:r>
      <w:r w:rsidRPr="005B484F">
        <w:rPr>
          <w:rFonts w:ascii="宋体" w:hAnsi="宋体"/>
          <w:color w:val="FF0000"/>
          <w:u w:val="single" w:color="000000"/>
        </w:rPr>
        <w:t xml:space="preserve">　　　　　　　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是当时人民的口头创作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反映了社会的风貌和人民的喜怒哀乐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是《诗经》中的精华</w:t>
      </w:r>
      <w:r w:rsidRPr="005B484F">
        <w:rPr>
          <w:rFonts w:ascii="宋体" w:hAnsi="宋体"/>
        </w:rPr>
        <w:t>;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雅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分大雅与小雅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是</w:t>
      </w:r>
      <w:r w:rsidRPr="005B484F">
        <w:rPr>
          <w:rFonts w:ascii="宋体" w:hAnsi="宋体"/>
          <w:color w:val="FF0000"/>
          <w:u w:val="single" w:color="000000"/>
        </w:rPr>
        <w:t xml:space="preserve">　　　　　　　　　　</w:t>
      </w:r>
      <w:r w:rsidRPr="005B484F">
        <w:rPr>
          <w:rFonts w:ascii="宋体" w:hAnsi="宋体"/>
        </w:rPr>
        <w:t>;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颂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分周颂、鲁颂、商颂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是</w:t>
      </w:r>
      <w:r w:rsidRPr="005B484F">
        <w:rPr>
          <w:rFonts w:ascii="宋体" w:hAnsi="宋体"/>
          <w:color w:val="FF0000"/>
          <w:u w:val="single" w:color="000000"/>
        </w:rPr>
        <w:t xml:space="preserve">　　　　　　　　　　　</w:t>
      </w:r>
      <w:r w:rsidRPr="005B484F">
        <w:rPr>
          <w:rFonts w:ascii="宋体" w:hAnsi="宋体"/>
        </w:rPr>
        <w:t>。</w:t>
      </w:r>
      <w:r w:rsidRPr="005B484F">
        <w:rPr>
          <w:rFonts w:ascii="宋体" w:hAnsi="宋体"/>
        </w:rPr>
        <w:t> 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《诗经》的表现手法有</w:t>
      </w:r>
      <w:r w:rsidRPr="005B484F">
        <w:rPr>
          <w:rFonts w:ascii="宋体" w:hAnsi="宋体"/>
        </w:rPr>
        <w:t>:</w:t>
      </w:r>
      <w:r w:rsidRPr="005B484F">
        <w:rPr>
          <w:rFonts w:ascii="宋体" w:hAnsi="宋体"/>
          <w:color w:val="FF0000"/>
          <w:u w:val="single" w:color="000000"/>
        </w:rPr>
        <w:t xml:space="preserve">　　</w:t>
      </w:r>
      <w:r w:rsidRPr="005B484F">
        <w:rPr>
          <w:rFonts w:ascii="宋体" w:hAnsi="宋体"/>
        </w:rPr>
        <w:t>、</w:t>
      </w:r>
      <w:r w:rsidRPr="005B484F">
        <w:rPr>
          <w:rFonts w:ascii="宋体" w:hAnsi="宋体"/>
          <w:color w:val="FF0000"/>
          <w:u w:val="single" w:color="000000"/>
        </w:rPr>
        <w:t xml:space="preserve">　　　</w:t>
      </w:r>
      <w:r w:rsidRPr="005B484F">
        <w:rPr>
          <w:rFonts w:ascii="宋体" w:hAnsi="宋体"/>
        </w:rPr>
        <w:t>、</w:t>
      </w:r>
      <w:r w:rsidRPr="005B484F">
        <w:rPr>
          <w:rFonts w:ascii="宋体" w:hAnsi="宋体"/>
          <w:color w:val="FF0000"/>
          <w:u w:val="single" w:color="000000"/>
        </w:rPr>
        <w:t xml:space="preserve">　　　</w:t>
      </w:r>
      <w:r w:rsidRPr="005B484F">
        <w:rPr>
          <w:rFonts w:ascii="宋体" w:hAnsi="宋体"/>
        </w:rPr>
        <w:t>。赋者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铺也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铺采螭文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体物写志也</w:t>
      </w:r>
      <w:r w:rsidRPr="005B484F">
        <w:rPr>
          <w:rFonts w:ascii="宋体" w:hAnsi="宋体"/>
        </w:rPr>
        <w:t>——</w:t>
      </w:r>
      <w:r w:rsidRPr="005B484F">
        <w:rPr>
          <w:rFonts w:ascii="宋体" w:hAnsi="宋体"/>
        </w:rPr>
        <w:t>铺陈</w:t>
      </w:r>
      <w:r w:rsidRPr="005B484F">
        <w:rPr>
          <w:rFonts w:ascii="宋体" w:hAnsi="宋体"/>
        </w:rPr>
        <w:t>;</w:t>
      </w:r>
      <w:r w:rsidRPr="005B484F">
        <w:rPr>
          <w:rFonts w:ascii="宋体" w:hAnsi="宋体"/>
        </w:rPr>
        <w:t>比者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以彼物比此物也</w:t>
      </w:r>
      <w:r w:rsidRPr="005B484F">
        <w:rPr>
          <w:rFonts w:ascii="宋体" w:hAnsi="宋体"/>
        </w:rPr>
        <w:t>——</w:t>
      </w:r>
      <w:r w:rsidRPr="005B484F">
        <w:rPr>
          <w:rFonts w:ascii="宋体" w:hAnsi="宋体"/>
          <w:color w:val="FF0000"/>
          <w:u w:val="single" w:color="000000"/>
        </w:rPr>
        <w:t xml:space="preserve">　　　</w:t>
      </w:r>
      <w:r w:rsidRPr="005B484F">
        <w:rPr>
          <w:rFonts w:ascii="宋体" w:hAnsi="宋体"/>
        </w:rPr>
        <w:t>;</w:t>
      </w:r>
      <w:r w:rsidRPr="005B484F">
        <w:rPr>
          <w:rFonts w:ascii="宋体" w:hAnsi="宋体"/>
        </w:rPr>
        <w:t>兴者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先言他物以引起所咏之词也</w:t>
      </w:r>
      <w:r w:rsidRPr="005B484F">
        <w:rPr>
          <w:rFonts w:ascii="宋体" w:hAnsi="宋体"/>
        </w:rPr>
        <w:t>——</w:t>
      </w:r>
      <w:r w:rsidRPr="005B484F">
        <w:rPr>
          <w:rFonts w:ascii="宋体" w:hAnsi="宋体"/>
        </w:rPr>
        <w:t>联想。风、雅、颂和赋、比、兴合称为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  <w:color w:val="FF0000"/>
          <w:u w:val="single" w:color="000000"/>
        </w:rPr>
        <w:t xml:space="preserve">　　　　　　　　　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。</w:t>
      </w:r>
      <w:r w:rsidRPr="005B484F">
        <w:rPr>
          <w:rFonts w:ascii="宋体" w:hAnsi="宋体"/>
        </w:rPr>
        <w:t> </w:t>
      </w:r>
    </w:p>
    <w:p w:rsidR="00A55F33" w:rsidRPr="005B484F" w:rsidRDefault="007459E3" w:rsidP="005B4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二、初读感知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把握内容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读准下列加点字的音。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  <w:em w:val="dot"/>
        </w:rPr>
        <w:t>雎鸠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</w:t>
      </w:r>
      <w:r w:rsidRPr="005B484F">
        <w:rPr>
          <w:rFonts w:ascii="宋体" w:hAnsi="宋体"/>
        </w:rPr>
        <w:t>)</w:t>
      </w:r>
      <w:r w:rsidRPr="005B484F">
        <w:rPr>
          <w:rFonts w:ascii="宋体" w:hAnsi="宋体"/>
        </w:rPr>
        <w:t xml:space="preserve">　　</w:t>
      </w:r>
      <w:r w:rsidRPr="005B484F">
        <w:rPr>
          <w:rFonts w:ascii="宋体" w:hAnsi="宋体"/>
          <w:em w:val="dot"/>
        </w:rPr>
        <w:t>窈窕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</w:t>
      </w:r>
      <w:r w:rsidRPr="005B484F">
        <w:rPr>
          <w:rFonts w:ascii="宋体" w:hAnsi="宋体"/>
        </w:rPr>
        <w:t>)</w:t>
      </w:r>
      <w:r w:rsidRPr="005B484F">
        <w:rPr>
          <w:rFonts w:ascii="宋体" w:hAnsi="宋体"/>
        </w:rPr>
        <w:t xml:space="preserve">　　好</w:t>
      </w:r>
      <w:r w:rsidRPr="005B484F">
        <w:rPr>
          <w:rFonts w:ascii="宋体" w:hAnsi="宋体"/>
          <w:em w:val="dot"/>
        </w:rPr>
        <w:t>逑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  <w:em w:val="dot"/>
        </w:rPr>
        <w:t>荇</w:t>
      </w:r>
      <w:r w:rsidRPr="005B484F">
        <w:rPr>
          <w:rFonts w:ascii="宋体" w:hAnsi="宋体"/>
        </w:rPr>
        <w:t>菜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</w:t>
      </w:r>
      <w:r w:rsidRPr="005B484F">
        <w:rPr>
          <w:rFonts w:ascii="宋体" w:hAnsi="宋体"/>
        </w:rPr>
        <w:t>)</w:t>
      </w:r>
      <w:r w:rsidRPr="005B484F">
        <w:rPr>
          <w:rFonts w:ascii="宋体" w:hAnsi="宋体"/>
        </w:rPr>
        <w:tab/>
      </w:r>
      <w:r w:rsidRPr="005B484F">
        <w:rPr>
          <w:rFonts w:ascii="宋体" w:hAnsi="宋体"/>
          <w:em w:val="dot"/>
        </w:rPr>
        <w:t>寤寐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</w:t>
      </w:r>
      <w:r w:rsidRPr="005B484F">
        <w:rPr>
          <w:rFonts w:ascii="宋体" w:hAnsi="宋体"/>
        </w:rPr>
        <w:t>)</w:t>
      </w:r>
      <w:r w:rsidRPr="005B484F">
        <w:rPr>
          <w:rFonts w:ascii="宋体" w:hAnsi="宋体"/>
        </w:rPr>
        <w:tab/>
      </w:r>
      <w:r w:rsidRPr="005B484F">
        <w:rPr>
          <w:rFonts w:ascii="宋体" w:hAnsi="宋体"/>
          <w:em w:val="dot"/>
        </w:rPr>
        <w:t>芼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 xml:space="preserve"> 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解释下列诗句中加点词的意思。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(1)</w:t>
      </w:r>
      <w:r w:rsidRPr="005B484F">
        <w:rPr>
          <w:rFonts w:ascii="宋体" w:hAnsi="宋体"/>
        </w:rPr>
        <w:t>君子好</w:t>
      </w:r>
      <w:r w:rsidRPr="005B484F">
        <w:rPr>
          <w:rFonts w:ascii="宋体" w:hAnsi="宋体"/>
          <w:em w:val="dot"/>
        </w:rPr>
        <w:t>逑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(2)</w:t>
      </w:r>
      <w:r w:rsidRPr="005B484F">
        <w:rPr>
          <w:rFonts w:ascii="宋体" w:hAnsi="宋体"/>
        </w:rPr>
        <w:t>在河之</w:t>
      </w:r>
      <w:r w:rsidRPr="005B484F">
        <w:rPr>
          <w:rFonts w:ascii="宋体" w:hAnsi="宋体"/>
          <w:em w:val="dot"/>
        </w:rPr>
        <w:t>洲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(3)</w:t>
      </w:r>
      <w:r w:rsidRPr="005B484F">
        <w:rPr>
          <w:rFonts w:ascii="宋体" w:hAnsi="宋体"/>
        </w:rPr>
        <w:t>寤寐</w:t>
      </w:r>
      <w:r w:rsidRPr="005B484F">
        <w:rPr>
          <w:rFonts w:ascii="宋体" w:hAnsi="宋体"/>
          <w:em w:val="dot"/>
        </w:rPr>
        <w:t>思服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(4)</w:t>
      </w:r>
      <w:r w:rsidRPr="005B484F">
        <w:rPr>
          <w:rFonts w:ascii="宋体" w:hAnsi="宋体"/>
        </w:rPr>
        <w:t>左右</w:t>
      </w:r>
      <w:r w:rsidRPr="005B484F">
        <w:rPr>
          <w:rFonts w:ascii="宋体" w:hAnsi="宋体"/>
          <w:em w:val="dot"/>
        </w:rPr>
        <w:t>芼</w:t>
      </w:r>
      <w:r w:rsidRPr="005B484F">
        <w:rPr>
          <w:rFonts w:ascii="宋体" w:hAnsi="宋体"/>
        </w:rPr>
        <w:t>之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用简洁的语言概括诗歌写了什么内容。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 w:rsidP="005B4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三、研读品味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合作探究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《诗经》的主要艺术表现手法有赋、比、兴等。那么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《关雎》这首诗主要运用了什么手法</w:t>
      </w:r>
      <w:r w:rsidRPr="005B484F">
        <w:rPr>
          <w:rFonts w:ascii="宋体" w:hAnsi="宋体"/>
        </w:rPr>
        <w:t>?</w:t>
      </w:r>
      <w:r w:rsidRPr="005B484F">
        <w:rPr>
          <w:rFonts w:ascii="宋体" w:hAnsi="宋体"/>
        </w:rPr>
        <w:t>运用这种手法起到了什么作用</w:t>
      </w:r>
      <w:r w:rsidRPr="005B484F">
        <w:rPr>
          <w:rFonts w:ascii="宋体" w:hAnsi="宋体"/>
        </w:rPr>
        <w:t>?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雎鸠鸟是古代离爱情最近的鸟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在雎鸠的关关之声中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我们的男主人公和窈窕淑女之间在发生着怎样的故事</w:t>
      </w:r>
      <w:r w:rsidRPr="005B484F">
        <w:rPr>
          <w:rFonts w:ascii="宋体" w:hAnsi="宋体"/>
        </w:rPr>
        <w:t>?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诗歌中的这位男子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在追慕女子的过程中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感情经历了哪些变化</w:t>
      </w:r>
      <w:r w:rsidRPr="005B484F">
        <w:rPr>
          <w:rFonts w:ascii="宋体" w:hAnsi="宋体"/>
        </w:rPr>
        <w:t>?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4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请从语言、人物形象、情感、意境等角度赏析《关雎》之美。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 w:rsidP="005B4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四、链接生活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拓展延伸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请用诗意的文字描述诗歌画面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再现诗歌意境。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  <w:b/>
        </w:rPr>
        <w:t>第</w:t>
      </w: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  <w:b/>
        </w:rPr>
        <w:t>课时</w:t>
      </w:r>
    </w:p>
    <w:p w:rsidR="00A55F33" w:rsidRPr="005B484F" w:rsidRDefault="007459E3" w:rsidP="005B4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一、初读课文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整体感知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读准加点的字音。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  <w:em w:val="dot"/>
        </w:rPr>
        <w:t>蒹葭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</w:t>
      </w:r>
      <w:r w:rsidRPr="005B484F">
        <w:rPr>
          <w:rFonts w:ascii="宋体" w:hAnsi="宋体"/>
        </w:rPr>
        <w:t>)</w:t>
      </w:r>
      <w:r w:rsidRPr="005B484F">
        <w:rPr>
          <w:rFonts w:ascii="宋体" w:hAnsi="宋体"/>
        </w:rPr>
        <w:t xml:space="preserve">　　</w:t>
      </w:r>
      <w:r w:rsidRPr="005B484F">
        <w:rPr>
          <w:rFonts w:ascii="宋体" w:hAnsi="宋体"/>
          <w:em w:val="dot"/>
        </w:rPr>
        <w:t>溯洄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</w:t>
      </w:r>
      <w:r w:rsidRPr="005B484F">
        <w:rPr>
          <w:rFonts w:ascii="宋体" w:hAnsi="宋体"/>
        </w:rPr>
        <w:t>)</w:t>
      </w:r>
      <w:r w:rsidRPr="005B484F">
        <w:rPr>
          <w:rFonts w:ascii="宋体" w:hAnsi="宋体"/>
        </w:rPr>
        <w:t xml:space="preserve">　　</w:t>
      </w:r>
      <w:r w:rsidRPr="005B484F">
        <w:rPr>
          <w:rFonts w:ascii="宋体" w:hAnsi="宋体"/>
          <w:em w:val="dot"/>
        </w:rPr>
        <w:t>湄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  <w:em w:val="dot"/>
        </w:rPr>
        <w:t>涘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</w:t>
      </w:r>
      <w:r w:rsidRPr="005B484F">
        <w:rPr>
          <w:rFonts w:ascii="宋体" w:hAnsi="宋体"/>
        </w:rPr>
        <w:t>)</w:t>
      </w:r>
      <w:r w:rsidRPr="005B484F">
        <w:rPr>
          <w:rFonts w:ascii="宋体" w:hAnsi="宋体"/>
        </w:rPr>
        <w:tab/>
      </w:r>
      <w:r w:rsidRPr="005B484F">
        <w:rPr>
          <w:rFonts w:ascii="宋体" w:hAnsi="宋体"/>
          <w:em w:val="dot"/>
        </w:rPr>
        <w:t>沚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</w:t>
      </w:r>
      <w:r w:rsidRPr="005B484F">
        <w:rPr>
          <w:rFonts w:ascii="宋体" w:hAnsi="宋体"/>
        </w:rPr>
        <w:t>)</w:t>
      </w:r>
      <w:r w:rsidRPr="005B484F">
        <w:rPr>
          <w:rFonts w:ascii="宋体" w:hAnsi="宋体"/>
        </w:rPr>
        <w:tab/>
      </w:r>
      <w:r w:rsidRPr="005B484F">
        <w:rPr>
          <w:rFonts w:ascii="宋体" w:hAnsi="宋体"/>
          <w:em w:val="dot"/>
        </w:rPr>
        <w:t>跻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根据语境解释加点词的意思。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(1)</w:t>
      </w:r>
      <w:r w:rsidRPr="005B484F">
        <w:rPr>
          <w:rFonts w:ascii="宋体" w:hAnsi="宋体"/>
        </w:rPr>
        <w:t>所谓</w:t>
      </w:r>
      <w:r w:rsidRPr="005B484F">
        <w:rPr>
          <w:rFonts w:ascii="宋体" w:hAnsi="宋体"/>
          <w:em w:val="dot"/>
        </w:rPr>
        <w:t>伊人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　　　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(2)</w:t>
      </w:r>
      <w:r w:rsidRPr="005B484F">
        <w:rPr>
          <w:rFonts w:ascii="宋体" w:hAnsi="宋体"/>
          <w:em w:val="dot"/>
        </w:rPr>
        <w:t>溯洄</w:t>
      </w:r>
      <w:r w:rsidRPr="005B484F">
        <w:rPr>
          <w:rFonts w:ascii="宋体" w:hAnsi="宋体"/>
        </w:rPr>
        <w:t>从之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　　　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(3)</w:t>
      </w:r>
      <w:r w:rsidRPr="005B484F">
        <w:rPr>
          <w:rFonts w:ascii="宋体" w:hAnsi="宋体"/>
          <w:em w:val="dot"/>
        </w:rPr>
        <w:t>宛</w:t>
      </w:r>
      <w:r w:rsidRPr="005B484F">
        <w:rPr>
          <w:rFonts w:ascii="宋体" w:hAnsi="宋体"/>
        </w:rPr>
        <w:t>在水中央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　　　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(4)</w:t>
      </w:r>
      <w:r w:rsidRPr="005B484F">
        <w:rPr>
          <w:rFonts w:ascii="宋体" w:hAnsi="宋体"/>
        </w:rPr>
        <w:t>道</w:t>
      </w:r>
      <w:r w:rsidRPr="005B484F">
        <w:rPr>
          <w:rFonts w:ascii="宋体" w:hAnsi="宋体"/>
          <w:em w:val="dot"/>
        </w:rPr>
        <w:t>阻</w:t>
      </w:r>
      <w:r w:rsidRPr="005B484F">
        <w:rPr>
          <w:rFonts w:ascii="宋体" w:hAnsi="宋体"/>
        </w:rPr>
        <w:t>且长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(5)</w:t>
      </w:r>
      <w:r w:rsidRPr="005B484F">
        <w:rPr>
          <w:rFonts w:ascii="宋体" w:hAnsi="宋体"/>
        </w:rPr>
        <w:t>白露</w:t>
      </w:r>
      <w:r w:rsidRPr="005B484F">
        <w:rPr>
          <w:rFonts w:ascii="宋体" w:hAnsi="宋体"/>
          <w:em w:val="dot"/>
        </w:rPr>
        <w:t>未已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　　　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(6)</w:t>
      </w:r>
      <w:r w:rsidRPr="005B484F">
        <w:rPr>
          <w:rFonts w:ascii="宋体" w:hAnsi="宋体"/>
        </w:rPr>
        <w:t>宛在水中</w:t>
      </w:r>
      <w:r w:rsidRPr="005B484F">
        <w:rPr>
          <w:rFonts w:ascii="宋体" w:hAnsi="宋体"/>
          <w:em w:val="dot"/>
        </w:rPr>
        <w:t>沚</w:t>
      </w:r>
      <w:r w:rsidRPr="005B484F">
        <w:rPr>
          <w:rFonts w:ascii="宋体" w:hAnsi="宋体"/>
        </w:rPr>
        <w:t>(</w:t>
      </w:r>
      <w:r w:rsidRPr="005B484F">
        <w:rPr>
          <w:rFonts w:ascii="宋体" w:hAnsi="宋体"/>
        </w:rPr>
        <w:t xml:space="preserve">　　　　　　　　　</w:t>
      </w:r>
      <w:r w:rsidRPr="005B484F">
        <w:rPr>
          <w:rFonts w:ascii="宋体" w:hAnsi="宋体"/>
        </w:rPr>
        <w:t>)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这首诗的感情基调是怎样的</w:t>
      </w:r>
      <w:r w:rsidRPr="005B484F">
        <w:rPr>
          <w:rFonts w:ascii="宋体" w:hAnsi="宋体"/>
        </w:rPr>
        <w:t>?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4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诗人为什么迷茫忧郁感伤</w:t>
      </w:r>
      <w:r w:rsidRPr="005B484F">
        <w:rPr>
          <w:rFonts w:ascii="宋体" w:hAnsi="宋体"/>
        </w:rPr>
        <w:t>?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 w:rsidP="005B4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lastRenderedPageBreak/>
        <w:t>二、研读品味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合作探究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诗歌中哪一些诗句表现了诗人渴慕伊人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历经艰险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执着追求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然而却求而不得的苦闷感伤情怀</w:t>
      </w:r>
      <w:r w:rsidRPr="005B484F">
        <w:rPr>
          <w:rFonts w:ascii="宋体" w:hAnsi="宋体"/>
        </w:rPr>
        <w:t>?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诗歌中哪一些诗句描写了景物</w:t>
      </w:r>
      <w:r w:rsidRPr="005B484F">
        <w:rPr>
          <w:rFonts w:ascii="宋体" w:hAnsi="宋体"/>
        </w:rPr>
        <w:t>?</w:t>
      </w:r>
      <w:r w:rsidRPr="005B484F">
        <w:rPr>
          <w:rFonts w:ascii="宋体" w:hAnsi="宋体"/>
        </w:rPr>
        <w:t>所写景物有怎样的特点</w:t>
      </w:r>
      <w:r w:rsidRPr="005B484F">
        <w:rPr>
          <w:rFonts w:ascii="宋体" w:hAnsi="宋体"/>
        </w:rPr>
        <w:t>?</w:t>
      </w:r>
      <w:r w:rsidRPr="005B484F">
        <w:rPr>
          <w:rFonts w:ascii="宋体" w:hAnsi="宋体"/>
        </w:rPr>
        <w:t>写景有什么作用</w:t>
      </w:r>
      <w:r w:rsidRPr="005B484F">
        <w:rPr>
          <w:rFonts w:ascii="宋体" w:hAnsi="宋体"/>
        </w:rPr>
        <w:t>?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比较分析三节诗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分析总结这首诗的特点。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 w:rsidP="005B484F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三、链接生活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拓展延伸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比较阅读《上邪》与《蒹葭》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学生先自由朗读《上邪》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根据注释理解诗歌大意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然后从内容和表达的情感两个角度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比较分析两首诗歌的异同点。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上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邪</w:t>
      </w:r>
      <w:r w:rsidRPr="005B484F">
        <w:rPr>
          <w:rFonts w:ascii="宋体" w:hAnsi="宋体" w:cs="宋体" w:hint="eastAsia"/>
          <w:vertAlign w:val="superscript"/>
        </w:rPr>
        <w:t>①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ab/>
      </w:r>
      <w:r w:rsidRPr="005B484F">
        <w:rPr>
          <w:rFonts w:ascii="宋体" w:hAnsi="宋体"/>
        </w:rPr>
        <w:t>汉乐府民歌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上邪</w:t>
      </w:r>
      <w:r w:rsidRPr="005B484F">
        <w:rPr>
          <w:rFonts w:ascii="宋体" w:hAnsi="宋体" w:cs="宋体" w:hint="eastAsia"/>
          <w:vertAlign w:val="superscript"/>
        </w:rPr>
        <w:t>②</w:t>
      </w:r>
      <w:r w:rsidRPr="005B484F">
        <w:rPr>
          <w:rFonts w:ascii="宋体" w:hAnsi="宋体"/>
        </w:rPr>
        <w:t>!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我欲与君相知</w:t>
      </w:r>
      <w:r w:rsidRPr="005B484F">
        <w:rPr>
          <w:rFonts w:ascii="宋体" w:hAnsi="宋体" w:cs="宋体" w:hint="eastAsia"/>
          <w:vertAlign w:val="superscript"/>
        </w:rPr>
        <w:t>③</w:t>
      </w:r>
      <w:r w:rsidRPr="005B484F">
        <w:rPr>
          <w:rFonts w:ascii="宋体" w:hAnsi="宋体"/>
        </w:rPr>
        <w:t>,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长命无绝衰</w:t>
      </w:r>
      <w:r w:rsidRPr="005B484F">
        <w:rPr>
          <w:rFonts w:ascii="宋体" w:hAnsi="宋体" w:cs="宋体" w:hint="eastAsia"/>
          <w:vertAlign w:val="superscript"/>
        </w:rPr>
        <w:t>④</w:t>
      </w:r>
      <w:r w:rsidRPr="005B484F">
        <w:rPr>
          <w:rFonts w:ascii="宋体" w:hAnsi="宋体"/>
        </w:rPr>
        <w:t>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山无陵</w:t>
      </w:r>
      <w:r w:rsidRPr="005B484F">
        <w:rPr>
          <w:rFonts w:ascii="宋体" w:hAnsi="宋体"/>
        </w:rPr>
        <w:t>,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江水为竭</w:t>
      </w:r>
      <w:r w:rsidRPr="005B484F">
        <w:rPr>
          <w:rFonts w:ascii="宋体" w:hAnsi="宋体"/>
        </w:rPr>
        <w:t>,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冬雷震震</w:t>
      </w:r>
      <w:r w:rsidRPr="005B484F">
        <w:rPr>
          <w:rFonts w:ascii="宋体" w:hAnsi="宋体"/>
        </w:rPr>
        <w:t>,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夏雨雪</w:t>
      </w:r>
      <w:r w:rsidRPr="005B484F">
        <w:rPr>
          <w:rFonts w:ascii="宋体" w:hAnsi="宋体"/>
        </w:rPr>
        <w:t>,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天地合</w:t>
      </w:r>
      <w:r w:rsidRPr="005B484F">
        <w:rPr>
          <w:rFonts w:ascii="宋体" w:hAnsi="宋体"/>
        </w:rPr>
        <w:t>,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乃敢与君绝</w:t>
      </w:r>
      <w:r w:rsidRPr="005B484F">
        <w:rPr>
          <w:rFonts w:ascii="宋体" w:hAnsi="宋体" w:cs="宋体" w:hint="eastAsia"/>
          <w:vertAlign w:val="superscript"/>
        </w:rPr>
        <w:t>⑤</w:t>
      </w:r>
      <w:r w:rsidRPr="005B484F">
        <w:rPr>
          <w:rFonts w:ascii="宋体" w:hAnsi="宋体"/>
        </w:rPr>
        <w:t>!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注</w:t>
      </w:r>
      <w:r w:rsidRPr="005B484F">
        <w:rPr>
          <w:rFonts w:ascii="宋体" w:hAnsi="宋体"/>
        </w:rPr>
        <w:t>:</w:t>
      </w:r>
      <w:r w:rsidRPr="005B484F">
        <w:rPr>
          <w:rFonts w:ascii="宋体" w:hAnsi="宋体" w:cs="宋体" w:hint="eastAsia"/>
        </w:rPr>
        <w:t>①</w:t>
      </w:r>
      <w:r w:rsidRPr="005B484F">
        <w:rPr>
          <w:rFonts w:ascii="宋体" w:hAnsi="宋体"/>
        </w:rPr>
        <w:t>这一首是情诗。指天为誓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表示爱情的坚固和永久。</w:t>
      </w:r>
      <w:r w:rsidRPr="005B484F">
        <w:rPr>
          <w:rFonts w:ascii="宋体" w:hAnsi="宋体" w:cs="宋体" w:hint="eastAsia"/>
        </w:rPr>
        <w:t>②</w:t>
      </w:r>
      <w:r w:rsidRPr="005B484F">
        <w:rPr>
          <w:rFonts w:ascii="宋体" w:hAnsi="宋体"/>
        </w:rPr>
        <w:t>上</w:t>
      </w:r>
      <w:r w:rsidRPr="005B484F">
        <w:rPr>
          <w:rFonts w:ascii="宋体" w:hAnsi="宋体"/>
        </w:rPr>
        <w:t>:</w:t>
      </w:r>
      <w:r w:rsidRPr="005B484F">
        <w:rPr>
          <w:rFonts w:ascii="宋体" w:hAnsi="宋体"/>
        </w:rPr>
        <w:t>指天。上邪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犹言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天啊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。这句是指天为誓。</w:t>
      </w:r>
      <w:r w:rsidRPr="005B484F">
        <w:rPr>
          <w:rFonts w:ascii="宋体" w:hAnsi="宋体" w:cs="宋体" w:hint="eastAsia"/>
        </w:rPr>
        <w:t>③</w:t>
      </w:r>
      <w:r w:rsidRPr="005B484F">
        <w:rPr>
          <w:rFonts w:ascii="宋体" w:hAnsi="宋体"/>
        </w:rPr>
        <w:t>相知</w:t>
      </w:r>
      <w:r w:rsidRPr="005B484F">
        <w:rPr>
          <w:rFonts w:ascii="宋体" w:hAnsi="宋体"/>
        </w:rPr>
        <w:t>:</w:t>
      </w:r>
      <w:r w:rsidRPr="005B484F">
        <w:rPr>
          <w:rFonts w:ascii="宋体" w:hAnsi="宋体"/>
        </w:rPr>
        <w:t>相亲。</w:t>
      </w:r>
      <w:r w:rsidRPr="005B484F">
        <w:rPr>
          <w:rFonts w:ascii="宋体" w:hAnsi="宋体" w:cs="宋体" w:hint="eastAsia"/>
        </w:rPr>
        <w:t>④</w:t>
      </w:r>
      <w:r w:rsidRPr="005B484F">
        <w:rPr>
          <w:rFonts w:ascii="宋体" w:hAnsi="宋体"/>
        </w:rPr>
        <w:t>命</w:t>
      </w:r>
      <w:r w:rsidRPr="005B484F">
        <w:rPr>
          <w:rFonts w:ascii="宋体" w:hAnsi="宋体"/>
        </w:rPr>
        <w:t>:</w:t>
      </w:r>
      <w:r w:rsidRPr="005B484F">
        <w:rPr>
          <w:rFonts w:ascii="宋体" w:hAnsi="宋体"/>
        </w:rPr>
        <w:t>令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使。从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长命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句以下是说不但要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与君相知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还要使这种相知永远不绝不衰。</w:t>
      </w:r>
      <w:r w:rsidRPr="005B484F">
        <w:rPr>
          <w:rFonts w:ascii="宋体" w:hAnsi="宋体" w:cs="宋体" w:hint="eastAsia"/>
        </w:rPr>
        <w:t>⑤</w:t>
      </w:r>
      <w:r w:rsidRPr="005B484F">
        <w:rPr>
          <w:rFonts w:ascii="宋体" w:hAnsi="宋体"/>
        </w:rPr>
        <w:t>除非高山变平地、江水流干、冬雷、夏雪、天地合并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一切不可能发生的事都发生了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我才会和你断绝。</w:t>
      </w:r>
      <w:r w:rsidRPr="005B484F">
        <w:rPr>
          <w:rFonts w:ascii="宋体" w:hAnsi="宋体"/>
        </w:rPr>
        <w:t xml:space="preserve"> 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143" name="方框.eps" descr="id:2147486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方框.eps" descr="id:214748681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B484F">
        <w:rPr>
          <w:rFonts w:ascii="宋体" w:hAnsi="宋体"/>
        </w:rPr>
        <w:t>参考答案</w:t>
      </w:r>
      <w:r w:rsidRPr="005B484F">
        <w:rPr>
          <w:rFonts w:ascii="宋体" w:hAnsi="宋体"/>
          <w:noProof/>
        </w:rPr>
        <w:drawing>
          <wp:inline distT="0" distB="0" distL="0" distR="0">
            <wp:extent cx="5623560" cy="130810"/>
            <wp:effectExtent l="0" t="0" r="0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5B484F">
        <w:rPr>
          <w:rFonts w:ascii="宋体" w:hAnsi="宋体"/>
        </w:rPr>
        <w:t>第</w:t>
      </w: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课时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lastRenderedPageBreak/>
        <w:t>一、资料汇总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积累新知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诗歌总集　诗　诗三百　诗三百　儒家　六经　诗经　现实主义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风　雅　颂　民歌民谣　宫廷乐曲歌词　宫廷宗庙祭祀的乐歌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赋　比　兴　比喻　诗经六义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二、初读感知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把握内容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jūjiū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yǎotiǎo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qiú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xìng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wùmèi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mào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(1)</w:t>
      </w:r>
      <w:r w:rsidRPr="005B484F">
        <w:rPr>
          <w:rFonts w:ascii="宋体" w:hAnsi="宋体"/>
        </w:rPr>
        <w:t xml:space="preserve">配偶　</w:t>
      </w:r>
      <w:r w:rsidRPr="005B484F">
        <w:rPr>
          <w:rFonts w:ascii="宋体" w:hAnsi="宋体"/>
        </w:rPr>
        <w:t>(2)</w:t>
      </w:r>
      <w:r w:rsidRPr="005B484F">
        <w:rPr>
          <w:rFonts w:ascii="宋体" w:hAnsi="宋体"/>
        </w:rPr>
        <w:t xml:space="preserve">水中的陆地　</w:t>
      </w:r>
      <w:r w:rsidRPr="005B484F">
        <w:rPr>
          <w:rFonts w:ascii="宋体" w:hAnsi="宋体"/>
        </w:rPr>
        <w:t>(3)</w:t>
      </w:r>
      <w:r w:rsidRPr="005B484F">
        <w:rPr>
          <w:rFonts w:ascii="宋体" w:hAnsi="宋体"/>
        </w:rPr>
        <w:t xml:space="preserve">思念　</w:t>
      </w:r>
      <w:r w:rsidRPr="005B484F">
        <w:rPr>
          <w:rFonts w:ascii="宋体" w:hAnsi="宋体"/>
        </w:rPr>
        <w:t>(4)</w:t>
      </w:r>
      <w:r w:rsidRPr="005B484F">
        <w:rPr>
          <w:rFonts w:ascii="宋体" w:hAnsi="宋体"/>
        </w:rPr>
        <w:t>挑选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这首诗写一个青年男子对一个女子的爱慕、追求而又求之不得的过程。</w:t>
      </w:r>
      <w:r w:rsidRPr="005B484F">
        <w:rPr>
          <w:rFonts w:ascii="宋体" w:hAnsi="宋体"/>
        </w:rPr>
        <w:t xml:space="preserve"> 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三、研读品味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合作探究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《关雎》主要运用了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兴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的艺术手法。如开头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关关雎鸠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在河之洲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原是诗人借眼前景物发端的话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但水鸟和鸣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也可以喻男女求偶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或男女间和谐恩爱。和下文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窈窕淑女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君子好逑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意义上发生关联。诗人将情趣与自然景物融合在一起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达到了情景交融的</w:t>
      </w:r>
      <w:r w:rsidRPr="005B484F">
        <w:rPr>
          <w:rFonts w:ascii="宋体" w:hAnsi="宋体"/>
        </w:rPr>
        <w:t>艺术境界。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.“</w:t>
      </w:r>
      <w:r w:rsidRPr="005B484F">
        <w:rPr>
          <w:rFonts w:ascii="宋体" w:hAnsi="宋体"/>
        </w:rPr>
        <w:t>关关雎鸠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在河之洲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是写男子亲眼所见所闻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一个青年小伙儿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见到河中沙洲上一对雎鸠鸟相亲相爱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听到它们一唱一和的鸣叫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自然而然引起自己对心中那位美丽贤淑的少女的无限情思。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.“</w:t>
      </w:r>
      <w:r w:rsidRPr="005B484F">
        <w:rPr>
          <w:rFonts w:ascii="宋体" w:hAnsi="宋体"/>
        </w:rPr>
        <w:t>左右流之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即顺着河水的流动忽而左右侧身采摘清清河水里青翠欲滴的荇菜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女子窈窕曼妙的身影时而清晰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时而朦胧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引起男子无限遐想。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寤寐思服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极写男子追求、思念女子的迫切心情。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悠哉悠哉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辗转反侧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写他相思之苦已经到了长夜不眠的程度。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情到深处人孤独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情到极处必生幻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男子的情思之中突然出现了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琴瑟友之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钟鼓乐之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的欢</w:t>
      </w:r>
      <w:r w:rsidRPr="005B484F">
        <w:rPr>
          <w:rFonts w:ascii="宋体" w:hAnsi="宋体"/>
        </w:rPr>
        <w:t>快热闹场面。这是一个富有戏剧性的结尾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是这位害相思之苦的男子对未来的美好憧憬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男子简直已经陶醉在求爱成功的甜蜜情感之中了。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4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(1)</w:t>
      </w:r>
      <w:r w:rsidRPr="005B484F">
        <w:rPr>
          <w:rFonts w:ascii="宋体" w:hAnsi="宋体"/>
        </w:rPr>
        <w:t>语言美。诗歌采用重章叠句的表达方式</w:t>
      </w:r>
      <w:r w:rsidRPr="005B484F">
        <w:rPr>
          <w:rFonts w:ascii="宋体" w:hAnsi="宋体"/>
        </w:rPr>
        <w:t>:</w:t>
      </w:r>
      <w:r w:rsidRPr="005B484F">
        <w:rPr>
          <w:rFonts w:ascii="宋体" w:hAnsi="宋体"/>
        </w:rPr>
        <w:t>大多数句子相同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少数字词不同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重复歌咏。这样反复咏唱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增强了节奏感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音乐感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形成了一种回环往复的美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带给人一种余味悠长的感觉。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(2)</w:t>
      </w:r>
      <w:r w:rsidRPr="005B484F">
        <w:rPr>
          <w:rFonts w:ascii="宋体" w:hAnsi="宋体"/>
        </w:rPr>
        <w:t>人物美。采荇菜的少女勤劳能干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心灵手巧</w:t>
      </w:r>
      <w:r w:rsidRPr="005B484F">
        <w:rPr>
          <w:rFonts w:ascii="宋体" w:hAnsi="宋体"/>
        </w:rPr>
        <w:t>;</w:t>
      </w:r>
      <w:r w:rsidRPr="005B484F">
        <w:rPr>
          <w:rFonts w:ascii="宋体" w:hAnsi="宋体"/>
        </w:rPr>
        <w:t>文中的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君子</w:t>
      </w:r>
      <w:r w:rsidRPr="005B484F">
        <w:rPr>
          <w:rFonts w:ascii="宋体" w:hAnsi="宋体"/>
        </w:rPr>
        <w:t>”——</w:t>
      </w:r>
      <w:r w:rsidRPr="005B484F">
        <w:rPr>
          <w:rFonts w:ascii="宋体" w:hAnsi="宋体"/>
        </w:rPr>
        <w:t>年轻人对爱情非常执着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他爱慕、追求美丽的采荇女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求之不得时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日思夜想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辗转难眠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是一个重情重义之人。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(3)</w:t>
      </w:r>
      <w:r w:rsidRPr="005B484F">
        <w:rPr>
          <w:rFonts w:ascii="宋体" w:hAnsi="宋体"/>
        </w:rPr>
        <w:t>情感美。这首诗抒发的情感是生动细腻、健康明</w:t>
      </w:r>
      <w:r w:rsidRPr="005B484F">
        <w:rPr>
          <w:rFonts w:ascii="宋体" w:hAnsi="宋体"/>
        </w:rPr>
        <w:t>朗、质朴直率的。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窈窕淑女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君子好逑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君子初见淑女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心中充满着喜悦和爱慕之情</w:t>
      </w:r>
      <w:r w:rsidRPr="005B484F">
        <w:rPr>
          <w:rFonts w:ascii="宋体" w:hAnsi="宋体"/>
        </w:rPr>
        <w:t>;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悠哉悠哉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辗转反侧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表现了君子追求淑女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求之不得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时内心的焦虑、苦闷、失望</w:t>
      </w:r>
      <w:r w:rsidRPr="005B484F">
        <w:rPr>
          <w:rFonts w:ascii="宋体" w:hAnsi="宋体"/>
        </w:rPr>
        <w:t>;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琴瑟友之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钟鼓乐之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情极生幻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睡梦中、向往中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出现了和淑女相亲相爱的愉悦情景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君子的内心满溢陶醉和幸福。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(4)</w:t>
      </w:r>
      <w:r w:rsidRPr="005B484F">
        <w:rPr>
          <w:rFonts w:ascii="宋体" w:hAnsi="宋体"/>
        </w:rPr>
        <w:t>意境美。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关关雎鸠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在河之洲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这两句诗写了关关鸣叫的雎鸠鸟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碧水悠悠的河流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芳草萋萋的河洲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还有参差的荇菜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美丽的采荇女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多情的君子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有景物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有人物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有故事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有画面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有情感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交织融合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意境优美。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四、链接生活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拓展延伸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略。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5B484F">
        <w:rPr>
          <w:rFonts w:ascii="宋体" w:hAnsi="宋体"/>
        </w:rPr>
        <w:t>第</w:t>
      </w: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课时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一、初读课文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整体感知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jiānjiā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sùhuí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méi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sì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zhǐ</w:t>
      </w:r>
      <w:r w:rsidRPr="005B484F">
        <w:rPr>
          <w:rFonts w:ascii="宋体" w:hAnsi="宋体"/>
        </w:rPr>
        <w:t xml:space="preserve">　</w:t>
      </w:r>
      <w:r w:rsidRPr="005B484F">
        <w:rPr>
          <w:rFonts w:ascii="宋体" w:hAnsi="宋体"/>
        </w:rPr>
        <w:t>jī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(1)</w:t>
      </w:r>
      <w:r w:rsidRPr="005B484F">
        <w:rPr>
          <w:rFonts w:ascii="宋体" w:hAnsi="宋体"/>
        </w:rPr>
        <w:t>那人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指所爱的人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(2)</w:t>
      </w:r>
      <w:r w:rsidRPr="005B484F">
        <w:rPr>
          <w:rFonts w:ascii="宋体" w:hAnsi="宋体"/>
        </w:rPr>
        <w:t>逆流而上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(3)</w:t>
      </w:r>
      <w:r w:rsidRPr="005B484F">
        <w:rPr>
          <w:rFonts w:ascii="宋体" w:hAnsi="宋体"/>
        </w:rPr>
        <w:t>仿佛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好像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(4)</w:t>
      </w:r>
      <w:r w:rsidRPr="005B484F">
        <w:rPr>
          <w:rFonts w:ascii="宋体" w:hAnsi="宋体"/>
        </w:rPr>
        <w:t>艰险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lastRenderedPageBreak/>
        <w:t>(5)</w:t>
      </w:r>
      <w:r w:rsidRPr="005B484F">
        <w:rPr>
          <w:rFonts w:ascii="宋体" w:hAnsi="宋体"/>
        </w:rPr>
        <w:t>没有完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这里指还没有干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(6)</w:t>
      </w:r>
      <w:r w:rsidRPr="005B484F">
        <w:rPr>
          <w:rFonts w:ascii="宋体" w:hAnsi="宋体"/>
        </w:rPr>
        <w:t>水中的小块陆地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渺远迷茫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忧郁缠绵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怅惘感伤。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4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渴慕倾心于伊人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执着地追求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不怕道路的艰险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然而伊人却宛在水中央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如镜中花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水中月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可望而不可即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求而不得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故苦闷感伤忧郁。</w:t>
      </w:r>
    </w:p>
    <w:p w:rsidR="00A55F33" w:rsidRPr="005B484F" w:rsidRDefault="00A55F3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二、研读品味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合作探究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1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诗句有</w:t>
      </w:r>
      <w:r w:rsidRPr="005B484F">
        <w:rPr>
          <w:rFonts w:ascii="宋体" w:hAnsi="宋体"/>
        </w:rPr>
        <w:t>: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溯洄从之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道阻且长。溯游从之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宛在水中央。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溯洄从之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道阻且跻。溯游从之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宛在水中坻。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溯洄从之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道阻且右。溯游从之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宛在水中沚。</w:t>
      </w:r>
      <w:r w:rsidRPr="005B484F">
        <w:rPr>
          <w:rFonts w:ascii="宋体" w:hAnsi="宋体"/>
        </w:rPr>
        <w:t>”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道阻且长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道阻且跻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道阻且右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说明爱的道路上困难重重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道路曲折艰险。</w:t>
      </w:r>
      <w:r w:rsidRPr="005B484F">
        <w:rPr>
          <w:rFonts w:ascii="宋体" w:hAnsi="宋体"/>
        </w:rPr>
        <w:t xml:space="preserve"> </w:t>
      </w:r>
      <w:r w:rsidRPr="005B484F">
        <w:rPr>
          <w:rFonts w:ascii="宋体" w:hAnsi="宋体"/>
        </w:rPr>
        <w:t>然而尽管道路曲折艰险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诗人却仍然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溯洄从之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溯游从之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为了伊人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上下求索追寻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表达了诗人追求所爱的坚强意志。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宛在水中央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宛在水中坻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宛在水中沚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表达伊人在望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然而却可望而不可即的无限怅惘忧郁苦闷情怀。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2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首章的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苍苍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次章的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凄凄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末章的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采采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把深秋凄凉的气氛渲染得越来越浓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烘托出诗人当时所在的环境十分清冷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心境十分寂寞。白露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为霜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未晞</w:t>
      </w:r>
      <w:r w:rsidRPr="005B484F">
        <w:rPr>
          <w:rFonts w:ascii="宋体" w:hAnsi="宋体"/>
        </w:rPr>
        <w:t>”“</w:t>
      </w:r>
      <w:r w:rsidRPr="005B484F">
        <w:rPr>
          <w:rFonts w:ascii="宋体" w:hAnsi="宋体"/>
        </w:rPr>
        <w:t>未已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的变换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描绘出朝露成霜而又融为秋水的渐变情状与过程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形象地画出了时间发展的轨迹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说明诗人天刚放亮就来到河滨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直待到太阳东升。试想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他独自一人久久徘徊在清冷索寞的旷野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面对茫茫秋水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等人不见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寻人不着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其心情该是何等焦急和惆怅</w:t>
      </w:r>
      <w:r w:rsidRPr="005B484F">
        <w:rPr>
          <w:rFonts w:ascii="宋体" w:hAnsi="宋体"/>
        </w:rPr>
        <w:t>!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总之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“</w:t>
      </w:r>
      <w:r w:rsidRPr="005B484F">
        <w:rPr>
          <w:rFonts w:ascii="宋体" w:hAnsi="宋体"/>
        </w:rPr>
        <w:t>蒹葭苍苍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白露为霜</w:t>
      </w:r>
      <w:r w:rsidRPr="005B484F">
        <w:rPr>
          <w:rFonts w:ascii="宋体" w:hAnsi="宋体"/>
        </w:rPr>
        <w:t>”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描写了一幅秋苇苍苍、白露茫茫、寒霜浓重的清凉景色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造成了一种渺远迷茫的意境。渲染了气氛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烘托了人物忧郁感伤的情怀。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5B484F">
        <w:rPr>
          <w:rFonts w:ascii="宋体" w:hAnsi="宋体"/>
          <w:b/>
        </w:rPr>
        <w:t>3</w:t>
      </w:r>
      <w:r w:rsidRPr="005B484F">
        <w:rPr>
          <w:rFonts w:ascii="宋体" w:hAnsi="宋体"/>
        </w:rPr>
        <w:t>.</w:t>
      </w:r>
      <w:r w:rsidRPr="005B484F">
        <w:rPr>
          <w:rFonts w:ascii="宋体" w:hAnsi="宋体"/>
        </w:rPr>
        <w:t>第二、三节诗是第一节诗的反复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只在押韵的地方换了几个字而已。这是一种重章叠句的方法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《诗经》善于运用这种方法来抒发感情。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重章叠句的方</w:t>
      </w:r>
      <w:r w:rsidRPr="005B484F">
        <w:rPr>
          <w:rFonts w:ascii="宋体" w:hAnsi="宋体"/>
        </w:rPr>
        <w:t>法给诗歌造成一种回旋反复的美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增强了音乐感和节奏感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更利于充分地抒发情感。《蒹葭》全篇</w:t>
      </w:r>
      <w:r w:rsidRPr="005B484F">
        <w:rPr>
          <w:rFonts w:ascii="宋体" w:hAnsi="宋体"/>
        </w:rPr>
        <w:t>3</w:t>
      </w:r>
      <w:r w:rsidRPr="005B484F">
        <w:rPr>
          <w:rFonts w:ascii="宋体" w:hAnsi="宋体"/>
        </w:rPr>
        <w:t>章</w:t>
      </w:r>
      <w:r w:rsidRPr="005B484F">
        <w:rPr>
          <w:rFonts w:ascii="宋体" w:hAnsi="宋体"/>
        </w:rPr>
        <w:t>12</w:t>
      </w:r>
      <w:r w:rsidRPr="005B484F">
        <w:rPr>
          <w:rFonts w:ascii="宋体" w:hAnsi="宋体"/>
        </w:rPr>
        <w:t>句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只变动了十几个字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不但写出了芦苇茂盛的状态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爱情道路的曲折绵长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伊人虽近在咫尺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但又遥不可及的痛苦心情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而且通过不断重复的旋律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表现出诗人对爱情的执着追求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似乎有一种合唱、轮唱的味道。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三、链接生活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拓展延伸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同</w:t>
      </w:r>
      <w:r w:rsidRPr="005B484F">
        <w:rPr>
          <w:rFonts w:ascii="宋体" w:hAnsi="宋体"/>
        </w:rPr>
        <w:t>:</w:t>
      </w:r>
      <w:r w:rsidRPr="005B484F">
        <w:rPr>
          <w:rFonts w:ascii="宋体" w:hAnsi="宋体"/>
        </w:rPr>
        <w:t>都是情诗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都表达了主人公对爱情坚定执着的追求。</w:t>
      </w:r>
    </w:p>
    <w:p w:rsidR="00A55F33" w:rsidRPr="005B484F" w:rsidRDefault="007459E3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5B484F">
        <w:rPr>
          <w:rFonts w:ascii="宋体" w:hAnsi="宋体"/>
        </w:rPr>
        <w:t>异</w:t>
      </w:r>
      <w:r w:rsidRPr="005B484F">
        <w:rPr>
          <w:rFonts w:ascii="宋体" w:hAnsi="宋体"/>
        </w:rPr>
        <w:t>:</w:t>
      </w:r>
      <w:r w:rsidRPr="005B484F">
        <w:rPr>
          <w:rFonts w:ascii="宋体" w:hAnsi="宋体"/>
        </w:rPr>
        <w:t>《上邪》是一位痴情女子对爱人的热烈表白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感情炽烈而率直</w:t>
      </w:r>
      <w:r w:rsidRPr="005B484F">
        <w:rPr>
          <w:rFonts w:ascii="宋体" w:hAnsi="宋体"/>
        </w:rPr>
        <w:t>;</w:t>
      </w:r>
      <w:r w:rsidRPr="005B484F">
        <w:rPr>
          <w:rFonts w:ascii="宋体" w:hAnsi="宋体"/>
        </w:rPr>
        <w:t>《蒹葭》写一位男子渴慕伊人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执着追求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却求而不得</w:t>
      </w:r>
      <w:r w:rsidRPr="005B484F">
        <w:rPr>
          <w:rFonts w:ascii="宋体" w:hAnsi="宋体"/>
        </w:rPr>
        <w:t>,</w:t>
      </w:r>
      <w:r w:rsidRPr="005B484F">
        <w:rPr>
          <w:rFonts w:ascii="宋体" w:hAnsi="宋体"/>
        </w:rPr>
        <w:t>感情含蓄缠绵感伤。</w:t>
      </w:r>
      <w:bookmarkStart w:id="0" w:name="_GoBack"/>
      <w:bookmarkEnd w:id="0"/>
    </w:p>
    <w:p w:rsidR="00A55F33" w:rsidRPr="005B484F" w:rsidRDefault="00A55F33">
      <w:pPr>
        <w:pStyle w:val="aa"/>
        <w:rPr>
          <w:rFonts w:ascii="宋体" w:eastAsia="宋体" w:hAnsi="宋体"/>
          <w:sz w:val="21"/>
        </w:rPr>
      </w:pPr>
    </w:p>
    <w:p w:rsidR="00A55F33" w:rsidRPr="005B484F" w:rsidRDefault="00A55F33">
      <w:pPr>
        <w:pStyle w:val="a9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rPr>
          <w:rFonts w:ascii="宋体" w:eastAsia="宋体" w:hAnsi="宋体"/>
          <w:sz w:val="21"/>
        </w:rPr>
      </w:pPr>
    </w:p>
    <w:sectPr w:rsidR="00A55F33" w:rsidRPr="005B484F" w:rsidSect="00A55F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9E3" w:rsidRDefault="007459E3" w:rsidP="005B484F">
      <w:r>
        <w:separator/>
      </w:r>
    </w:p>
  </w:endnote>
  <w:endnote w:type="continuationSeparator" w:id="1">
    <w:p w:rsidR="007459E3" w:rsidRDefault="007459E3" w:rsidP="005B4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84F" w:rsidRDefault="005B484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84F" w:rsidRPr="005B484F" w:rsidRDefault="005B484F" w:rsidP="005B484F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5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84F" w:rsidRDefault="005B484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9E3" w:rsidRDefault="007459E3" w:rsidP="005B484F">
      <w:r>
        <w:separator/>
      </w:r>
    </w:p>
  </w:footnote>
  <w:footnote w:type="continuationSeparator" w:id="1">
    <w:p w:rsidR="007459E3" w:rsidRDefault="007459E3" w:rsidP="005B48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84F" w:rsidRDefault="005B484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84F" w:rsidRDefault="005B484F" w:rsidP="005B484F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84F" w:rsidRDefault="005B484F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51D00"/>
    <w:rsid w:val="005710D3"/>
    <w:rsid w:val="00582091"/>
    <w:rsid w:val="00590B95"/>
    <w:rsid w:val="00592CB4"/>
    <w:rsid w:val="005A04C7"/>
    <w:rsid w:val="005A4E04"/>
    <w:rsid w:val="005B484F"/>
    <w:rsid w:val="005F3B8D"/>
    <w:rsid w:val="006165B7"/>
    <w:rsid w:val="00665FD6"/>
    <w:rsid w:val="00673F4A"/>
    <w:rsid w:val="006871AE"/>
    <w:rsid w:val="007201F4"/>
    <w:rsid w:val="007459E3"/>
    <w:rsid w:val="00754EB7"/>
    <w:rsid w:val="0077609D"/>
    <w:rsid w:val="007B3184"/>
    <w:rsid w:val="007F37F6"/>
    <w:rsid w:val="00811B9E"/>
    <w:rsid w:val="0081200C"/>
    <w:rsid w:val="00817657"/>
    <w:rsid w:val="00862820"/>
    <w:rsid w:val="00881578"/>
    <w:rsid w:val="00882047"/>
    <w:rsid w:val="00882B17"/>
    <w:rsid w:val="008C305D"/>
    <w:rsid w:val="008D2D98"/>
    <w:rsid w:val="00923E27"/>
    <w:rsid w:val="00925155"/>
    <w:rsid w:val="00975A34"/>
    <w:rsid w:val="00986405"/>
    <w:rsid w:val="009A26D7"/>
    <w:rsid w:val="009B7A37"/>
    <w:rsid w:val="009D59AD"/>
    <w:rsid w:val="00A106C7"/>
    <w:rsid w:val="00A413DA"/>
    <w:rsid w:val="00A55F33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CE690C"/>
    <w:rsid w:val="00D72A08"/>
    <w:rsid w:val="00D8395D"/>
    <w:rsid w:val="00DA1A1E"/>
    <w:rsid w:val="00DD06A7"/>
    <w:rsid w:val="00DD7158"/>
    <w:rsid w:val="00E018F3"/>
    <w:rsid w:val="00E74A2D"/>
    <w:rsid w:val="00E85547"/>
    <w:rsid w:val="00E91160"/>
    <w:rsid w:val="00E95EE6"/>
    <w:rsid w:val="00EA4920"/>
    <w:rsid w:val="00EB6A20"/>
    <w:rsid w:val="00F35B11"/>
    <w:rsid w:val="00F46632"/>
    <w:rsid w:val="00F639F9"/>
    <w:rsid w:val="00F878F0"/>
    <w:rsid w:val="00FA75B0"/>
    <w:rsid w:val="00FB0024"/>
    <w:rsid w:val="00FE65F0"/>
    <w:rsid w:val="2A662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F3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55F33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A55F33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A55F33"/>
    <w:rPr>
      <w:vertAlign w:val="superscript"/>
    </w:rPr>
  </w:style>
  <w:style w:type="table" w:styleId="a6">
    <w:name w:val="Table Grid"/>
    <w:basedOn w:val="a1"/>
    <w:uiPriority w:val="59"/>
    <w:qFormat/>
    <w:rsid w:val="00A55F33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A55F33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A55F33"/>
    <w:rPr>
      <w:sz w:val="18"/>
      <w:szCs w:val="18"/>
    </w:rPr>
  </w:style>
  <w:style w:type="paragraph" w:styleId="a7">
    <w:name w:val="List Paragraph"/>
    <w:basedOn w:val="a"/>
    <w:uiPriority w:val="34"/>
    <w:qFormat/>
    <w:rsid w:val="00A55F33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A55F33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A55F33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A55F33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A55F33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A55F33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A55F33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A55F33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A55F33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A55F33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A55F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5B48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5B484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3</TotalTime>
  <Pages>5</Pages>
  <Words>554</Words>
  <Characters>3163</Characters>
  <Application>Microsoft Office Word</Application>
  <DocSecurity>0</DocSecurity>
  <Lines>26</Lines>
  <Paragraphs>7</Paragraphs>
  <ScaleCrop>false</ScaleCrop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2018-04-13T06:14:00Z</dcterms:created>
  <dcterms:modified xsi:type="dcterms:W3CDTF">2018-12-26T04:04:00Z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