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783" w:rsidRPr="001D7212" w:rsidRDefault="001264E2" w:rsidP="001D7212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1D7212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-488950</wp:posOffset>
            </wp:positionH>
            <wp:positionV relativeFrom="margin">
              <wp:posOffset>933450</wp:posOffset>
            </wp:positionV>
            <wp:extent cx="6385560" cy="176530"/>
            <wp:effectExtent l="0" t="0" r="0" b="0"/>
            <wp:wrapSquare wrapText="bothSides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7212">
        <w:rPr>
          <w:rFonts w:ascii="宋体" w:eastAsia="宋体" w:hAnsi="宋体"/>
          <w:b/>
          <w:color w:val="FF0000"/>
          <w:sz w:val="28"/>
        </w:rPr>
        <w:t>10</w:t>
      </w:r>
      <w:r w:rsidRPr="001D7212">
        <w:rPr>
          <w:rFonts w:ascii="宋体" w:eastAsia="宋体" w:hAnsi="宋体"/>
          <w:b/>
          <w:color w:val="FF0000"/>
          <w:sz w:val="28"/>
        </w:rPr>
        <w:t xml:space="preserve">　</w:t>
      </w:r>
      <w:r w:rsidRPr="001D7212">
        <w:rPr>
          <w:rFonts w:ascii="宋体" w:eastAsia="宋体" w:hAnsi="宋体"/>
          <w:b/>
          <w:color w:val="FF0000"/>
          <w:sz w:val="28"/>
        </w:rPr>
        <w:t>小石潭记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D721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94" name="方框.eps" descr="id:2147486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方框.eps" descr="id:214748653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212">
        <w:rPr>
          <w:rFonts w:ascii="宋体" w:hAnsi="宋体"/>
        </w:rPr>
        <w:t>学习目标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掌握重点实词和短语。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通过推敲、揣摩、品味文中词语和句子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概括小石潭的特点。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有感情地朗读课文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感悟作者贬官失意后的孤清之情。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D721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95" name="方框.eps" descr="id:2147486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方框.eps" descr="id:2147486540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212">
        <w:rPr>
          <w:rFonts w:ascii="宋体" w:hAnsi="宋体"/>
        </w:rPr>
        <w:t>学习过程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【自主预习】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了解作者、写作背景及本文的文体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记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《小石潭记》的作者</w:t>
      </w:r>
      <w:r w:rsidRPr="001D7212">
        <w:rPr>
          <w:rFonts w:ascii="宋体" w:hAnsi="宋体"/>
          <w:color w:val="FF0000"/>
          <w:u w:val="single" w:color="000000"/>
        </w:rPr>
        <w:t xml:space="preserve">　　　　　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是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唐宋八大家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之一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他擅长于写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本文是他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</w:t>
      </w:r>
      <w:r w:rsidRPr="001D7212">
        <w:rPr>
          <w:rFonts w:ascii="宋体" w:hAnsi="宋体"/>
        </w:rPr>
        <w:t>的第四篇。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写作背景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由于永贞革新失败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柳宗元于唐顺宗永贞元年</w:t>
      </w:r>
      <w:r w:rsidRPr="001D7212">
        <w:rPr>
          <w:rFonts w:ascii="宋体" w:hAnsi="宋体"/>
        </w:rPr>
        <w:t>(805)</w:t>
      </w:r>
      <w:r w:rsidRPr="001D7212">
        <w:rPr>
          <w:rFonts w:ascii="宋体" w:hAnsi="宋体"/>
        </w:rPr>
        <w:t>被贬到永州任司马。由于政治上的失意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无法施行自己的抱负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他的精神极为痛苦、悲愤、忧郁。为排解内心的愤懑痛苦之情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柳宗元常常不避幽远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游山访水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寄情山水。并通过对景物的具体描写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寄寓自己的不幸遭遇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成为后世写作山水游记的楷模。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《小石潭记》的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记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是一种文体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可记叙描写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也可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属于</w:t>
      </w:r>
      <w:r w:rsidRPr="001D7212">
        <w:rPr>
          <w:rFonts w:ascii="宋体" w:hAnsi="宋体"/>
          <w:color w:val="FF0000"/>
          <w:u w:val="single" w:color="000000"/>
        </w:rPr>
        <w:t xml:space="preserve">　　　　</w:t>
      </w:r>
      <w:r w:rsidRPr="001D7212">
        <w:rPr>
          <w:rFonts w:ascii="宋体" w:hAnsi="宋体"/>
        </w:rPr>
        <w:t>的范畴。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自由朗读课文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给加点字注音。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  <w:em w:val="dot"/>
        </w:rPr>
        <w:t>篁</w:t>
      </w:r>
      <w:r w:rsidRPr="001D7212">
        <w:rPr>
          <w:rFonts w:ascii="宋体" w:hAnsi="宋体"/>
        </w:rPr>
        <w:t>竹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清</w:t>
      </w:r>
      <w:r w:rsidRPr="001D7212">
        <w:rPr>
          <w:rFonts w:ascii="宋体" w:hAnsi="宋体"/>
          <w:em w:val="dot"/>
        </w:rPr>
        <w:t>冽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为</w:t>
      </w:r>
      <w:r w:rsidRPr="001D7212">
        <w:rPr>
          <w:rFonts w:ascii="宋体" w:hAnsi="宋体"/>
          <w:em w:val="dot"/>
        </w:rPr>
        <w:t>坻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为</w:t>
      </w:r>
      <w:r w:rsidRPr="001D7212">
        <w:rPr>
          <w:rFonts w:ascii="宋体" w:hAnsi="宋体"/>
          <w:em w:val="dot"/>
        </w:rPr>
        <w:t>嵁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  <w:em w:val="dot"/>
        </w:rPr>
        <w:t>俶</w:t>
      </w:r>
      <w:r w:rsidRPr="001D7212">
        <w:rPr>
          <w:rFonts w:ascii="宋体" w:hAnsi="宋体"/>
        </w:rPr>
        <w:t>尔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ab/>
      </w:r>
      <w:r w:rsidRPr="001D7212">
        <w:rPr>
          <w:rFonts w:ascii="宋体" w:hAnsi="宋体"/>
          <w:em w:val="dot"/>
        </w:rPr>
        <w:t xml:space="preserve"> </w:t>
      </w:r>
      <w:r w:rsidRPr="001D7212">
        <w:rPr>
          <w:rFonts w:ascii="宋体" w:hAnsi="宋体"/>
          <w:em w:val="dot"/>
        </w:rPr>
        <w:t>翕</w:t>
      </w:r>
      <w:r w:rsidRPr="001D7212">
        <w:rPr>
          <w:rFonts w:ascii="宋体" w:hAnsi="宋体"/>
        </w:rPr>
        <w:t>忽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ab/>
      </w:r>
      <w:r w:rsidRPr="001D7212">
        <w:rPr>
          <w:rFonts w:ascii="宋体" w:hAnsi="宋体"/>
          <w:em w:val="dot"/>
        </w:rPr>
        <w:t>佁</w:t>
      </w:r>
      <w:r w:rsidRPr="001D7212">
        <w:rPr>
          <w:rFonts w:ascii="宋体" w:hAnsi="宋体"/>
        </w:rPr>
        <w:t>然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ab/>
      </w:r>
      <w:r w:rsidRPr="001D7212">
        <w:rPr>
          <w:rFonts w:ascii="宋体" w:hAnsi="宋体"/>
        </w:rPr>
        <w:t>幽</w:t>
      </w:r>
      <w:r w:rsidRPr="001D7212">
        <w:rPr>
          <w:rFonts w:ascii="宋体" w:hAnsi="宋体"/>
          <w:em w:val="dot"/>
        </w:rPr>
        <w:t>邃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熟练而准确的朗读课文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注意准确把握下列句子的停顿。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用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/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画出停顿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全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石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以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为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底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皆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若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空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游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无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依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其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岸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势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犬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牙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差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互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潭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中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鱼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可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百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许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头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翻译下列句子。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A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青树翠蔓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蒙络摇缀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参差披覆。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B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俶尔远逝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往来翕忽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似与游者相乐。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C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悄怆幽邃。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理清本文写作思路。本文是按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顺序来写的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思路为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发现小潭</w:t>
      </w:r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　　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小潭源流</w:t>
      </w:r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 xml:space="preserve">　　　　　　　　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交代同游者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lastRenderedPageBreak/>
        <w:t>【课内探究】</w:t>
      </w: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一、熟读课文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朗读课文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读准下列字的音。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篁　坻　参差　屿　嵁　缀　佁　翕　怆　邃　龚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阅读课文思考以下问题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作者及随行人员砍伐竹子的原因是什么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文章都描写了哪些与小石潭相关的景物</w:t>
      </w:r>
      <w:r w:rsidRPr="001D7212">
        <w:rPr>
          <w:rFonts w:ascii="宋体" w:hAnsi="宋体"/>
        </w:rPr>
        <w:t xml:space="preserve">? 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作者在对哪些景物的观察描摹上感受到了愉悦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(4)</w:t>
      </w:r>
      <w:r w:rsidRPr="001D7212">
        <w:rPr>
          <w:rFonts w:ascii="宋体" w:hAnsi="宋体"/>
        </w:rPr>
        <w:t>作者对本次游览的总体感受怎样</w:t>
      </w:r>
      <w:r w:rsidRPr="001D7212">
        <w:rPr>
          <w:rFonts w:ascii="宋体" w:hAnsi="宋体"/>
        </w:rPr>
        <w:t>?(</w:t>
      </w:r>
      <w:r w:rsidRPr="001D7212">
        <w:rPr>
          <w:rFonts w:ascii="宋体" w:hAnsi="宋体"/>
        </w:rPr>
        <w:t>用原文语句回答</w:t>
      </w:r>
      <w:r w:rsidRPr="001D7212">
        <w:rPr>
          <w:rFonts w:ascii="宋体" w:hAnsi="宋体"/>
        </w:rPr>
        <w:t>)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二、整体感知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作者写了小石潭的哪些景物</w:t>
      </w:r>
      <w:r w:rsidRPr="001D7212">
        <w:rPr>
          <w:rFonts w:ascii="宋体" w:hAnsi="宋体"/>
        </w:rPr>
        <w:t xml:space="preserve">? 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小石潭的特点是什么</w:t>
      </w:r>
      <w:r w:rsidRPr="001D7212">
        <w:rPr>
          <w:rFonts w:ascii="宋体" w:hAnsi="宋体"/>
        </w:rPr>
        <w:t>?</w:t>
      </w:r>
      <w:r w:rsidRPr="001D7212">
        <w:rPr>
          <w:rFonts w:ascii="宋体" w:hAnsi="宋体"/>
        </w:rPr>
        <w:t>请从文中找出一个字或词语。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柳宗元为什么给这个小水潭取名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小石潭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 xml:space="preserve">? 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6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找出描写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石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的句子。</w:t>
      </w:r>
      <w:r w:rsidRPr="001D7212">
        <w:rPr>
          <w:rFonts w:ascii="宋体" w:hAnsi="宋体"/>
        </w:rPr>
        <w:t xml:space="preserve"> 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三、细读课文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落实重点实词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7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参照下面的句式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用一个四字词语来概括小石潭景物的特点。并引用原文说说你的理由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哪些词语体现了这一特点。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这是一个</w:t>
      </w:r>
      <w:r w:rsidRPr="001D7212">
        <w:rPr>
          <w:rFonts w:ascii="宋体" w:hAnsi="宋体"/>
          <w:color w:val="FF0000"/>
          <w:u w:val="single" w:color="000000"/>
        </w:rPr>
        <w:t xml:space="preserve">　　　　</w:t>
      </w:r>
      <w:r w:rsidRPr="001D7212">
        <w:rPr>
          <w:rFonts w:ascii="宋体" w:hAnsi="宋体"/>
        </w:rPr>
        <w:t>的小石潭。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找景物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说特点</w:t>
      </w:r>
      <w:r w:rsidRPr="001D7212">
        <w:rPr>
          <w:rFonts w:ascii="宋体" w:hAnsi="宋体"/>
        </w:rPr>
        <w:t>)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示例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读完此文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我仿佛看见了一个怪石嶙峋的小石潭。文中这样写道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全石以为底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近岸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卷石底以出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为屿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为嵁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为岩。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我是从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为坻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为屿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为嵁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为岩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这几个词语看</w:t>
      </w:r>
      <w:r w:rsidRPr="001D7212">
        <w:rPr>
          <w:rFonts w:ascii="宋体" w:hAnsi="宋体"/>
        </w:rPr>
        <w:lastRenderedPageBreak/>
        <w:t>出来的。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四、品读课文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指导朗读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8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运用下面的句式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用一个关键词来概括小石潭给你带来的心理感受。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这是一个让人感到</w:t>
      </w:r>
      <w:r w:rsidRPr="001D7212">
        <w:rPr>
          <w:rFonts w:ascii="宋体" w:hAnsi="宋体"/>
          <w:color w:val="FF0000"/>
          <w:u w:val="single" w:color="000000"/>
        </w:rPr>
        <w:t xml:space="preserve">　　　　　</w:t>
      </w:r>
      <w:r w:rsidRPr="001D7212">
        <w:rPr>
          <w:rFonts w:ascii="宋体" w:hAnsi="宋体"/>
        </w:rPr>
        <w:t>的小石潭。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说心情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谈感受</w:t>
      </w:r>
      <w:r w:rsidRPr="001D7212">
        <w:rPr>
          <w:rFonts w:ascii="宋体" w:hAnsi="宋体"/>
        </w:rPr>
        <w:t>) 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五、探究作者的情感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9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找出文中体现作者主观情感的句子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并体会作者的情感。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10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那为什么前面提到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心乐之</w:t>
      </w:r>
      <w:r w:rsidRPr="001D7212">
        <w:rPr>
          <w:rFonts w:ascii="宋体" w:hAnsi="宋体"/>
        </w:rPr>
        <w:t>”“</w:t>
      </w:r>
      <w:r w:rsidRPr="001D7212">
        <w:rPr>
          <w:rFonts w:ascii="宋体" w:hAnsi="宋体"/>
        </w:rPr>
        <w:t>似与游者相乐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后面又写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悄怆幽邃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一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一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忧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似难相容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该如何理解</w:t>
      </w:r>
      <w:r w:rsidRPr="001D7212">
        <w:rPr>
          <w:rFonts w:ascii="宋体" w:hAnsi="宋体"/>
        </w:rPr>
        <w:t>?</w:t>
      </w:r>
      <w:r w:rsidRPr="001D7212">
        <w:rPr>
          <w:rFonts w:ascii="宋体" w:hAnsi="宋体"/>
        </w:rPr>
        <w:t>也就是说作者到底是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还是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忧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六、课内语段阅读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从小丘西行百二十步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隔篁竹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闻水声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如鸣佩环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心乐之。伐竹取道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下见小潭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水尤清冽。全石以为底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近岸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卷石底以出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为屿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为嵁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为岩。青树翠蔓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蒙络摇缀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参差披拂。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潭中鱼可百许头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皆若空游无所依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日光下澈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影布石上。佁然不动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俶尔远逝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往来翕忽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似与游者相乐。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潭西南而望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斗折蛇行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明灭可见。其岸势犬牙差互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不可知其源。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坐潭上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四面竹树环合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寂寥无人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悄怆幽邃。以其境过清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不可久居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乃记之而去。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同游者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吴武陵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龚古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余弟宗玄。隶而从者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崔氏二小生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曰恕己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曰奉壹。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通读全文后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选用原文中的相关文字填空。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伐竹取道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与上文的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  <w:color w:val="FF0000"/>
          <w:u w:val="single" w:color="000000"/>
        </w:rPr>
        <w:t xml:space="preserve">　　　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呼应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又为下文的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　　　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埋下伏笔。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既表现潭水之清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又暗示石潭之小的语句是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　　　　　　　　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作者是站在小石潭的东岸来观赏景物的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这可从文中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　　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和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两个句子得到印证。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本文是按什么顺序来写的</w:t>
      </w:r>
      <w:r w:rsidRPr="001D7212">
        <w:rPr>
          <w:rFonts w:ascii="宋体" w:hAnsi="宋体"/>
        </w:rPr>
        <w:t>?</w:t>
      </w:r>
      <w:r w:rsidRPr="001D7212">
        <w:rPr>
          <w:rFonts w:ascii="宋体" w:hAnsi="宋体"/>
        </w:rPr>
        <w:t>文中突出表现了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小石潭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的什么特点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lastRenderedPageBreak/>
        <w:t>13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第二段中作者是怎样描写潭水清澈的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作者在描写小潭源流时依次抓住溪身岸势的什么特点来写的</w:t>
      </w:r>
      <w:r w:rsidRPr="001D7212">
        <w:rPr>
          <w:rFonts w:ascii="宋体" w:hAnsi="宋体"/>
        </w:rPr>
        <w:t>?</w:t>
      </w:r>
      <w:r w:rsidRPr="001D7212">
        <w:rPr>
          <w:rFonts w:ascii="宋体" w:hAnsi="宋体"/>
        </w:rPr>
        <w:t>运用了什么修辞方法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根据原文内容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说说作者观景赏物时的心情是怎样发展变化的。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 w:rsidP="001D721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七、课外语段阅读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阅读甲乙两文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按要求回答文后问题。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〔甲文〕从小丘西行百二十步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隔篁竹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闻水声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如鸣佩环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心乐之。伐竹取道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下见小潭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水尤清冽。全石以为底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近岸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卷石底以出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为屿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为嵁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为岩。青树翠蔓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蒙络摇缀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参差披拂。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潭中鱼可百许头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皆若空游无所依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日光下澈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影布石上。佁然不动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俶尔远逝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往来翕忽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似与游者相乐。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潭西南而望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斗折蛇行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明灭可见。其岸势犬牙差互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不可知其源。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坐潭上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四面竹树环合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寂寥无人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悄怆幽邃。以其境过清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不可久居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乃记之而去。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同游者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吴武陵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龚古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余弟宗玄。隶而从者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崔氏二小生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曰恕己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曰奉壹。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《小石潭记》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〔乙文〕道州</w:t>
      </w:r>
      <w:r w:rsidRPr="001D7212">
        <w:rPr>
          <w:rFonts w:ascii="宋体" w:hAnsi="宋体" w:cs="宋体" w:hint="eastAsia"/>
          <w:vertAlign w:val="superscript"/>
        </w:rPr>
        <w:t>①</w:t>
      </w:r>
      <w:r w:rsidRPr="001D7212">
        <w:rPr>
          <w:rFonts w:ascii="宋体" w:hAnsi="宋体"/>
        </w:rPr>
        <w:t>城西百余步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有小溪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南流数十步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合营溪</w:t>
      </w:r>
      <w:r w:rsidRPr="001D7212">
        <w:rPr>
          <w:rFonts w:ascii="宋体" w:hAnsi="宋体" w:cs="宋体" w:hint="eastAsia"/>
          <w:vertAlign w:val="superscript"/>
        </w:rPr>
        <w:t>②</w:t>
      </w:r>
      <w:r w:rsidRPr="001D7212">
        <w:rPr>
          <w:rFonts w:ascii="宋体" w:hAnsi="宋体"/>
        </w:rPr>
        <w:t>。两岸悉皆怪石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敧</w:t>
      </w:r>
      <w:r w:rsidRPr="001D7212">
        <w:rPr>
          <w:rFonts w:ascii="宋体" w:hAnsi="宋体" w:cs="宋体" w:hint="eastAsia"/>
          <w:vertAlign w:val="superscript"/>
        </w:rPr>
        <w:t>③</w:t>
      </w:r>
      <w:r w:rsidRPr="001D7212">
        <w:rPr>
          <w:rFonts w:ascii="宋体" w:hAnsi="宋体"/>
        </w:rPr>
        <w:t>嵌</w:t>
      </w:r>
      <w:r w:rsidRPr="001D7212">
        <w:rPr>
          <w:rFonts w:ascii="宋体" w:hAnsi="宋体" w:cs="宋体" w:hint="eastAsia"/>
          <w:vertAlign w:val="superscript"/>
        </w:rPr>
        <w:t>④</w:t>
      </w:r>
      <w:r w:rsidRPr="001D7212">
        <w:rPr>
          <w:rFonts w:ascii="宋体" w:hAnsi="宋体"/>
        </w:rPr>
        <w:t>盘曲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不可名状。清流触石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洄悬激注。佳木异竹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垂阴相荫。此溪若在山野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则宜逸民退士</w:t>
      </w:r>
      <w:r w:rsidRPr="001D7212">
        <w:rPr>
          <w:rFonts w:ascii="宋体" w:hAnsi="宋体" w:cs="宋体" w:hint="eastAsia"/>
          <w:vertAlign w:val="superscript"/>
        </w:rPr>
        <w:t>⑤</w:t>
      </w:r>
      <w:r w:rsidRPr="001D7212">
        <w:rPr>
          <w:rFonts w:ascii="宋体" w:hAnsi="宋体"/>
        </w:rPr>
        <w:t>之所游处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在人间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则可为都邑之胜境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静者之林亭。而置州</w:t>
      </w:r>
      <w:r w:rsidRPr="001D7212">
        <w:rPr>
          <w:rFonts w:ascii="宋体" w:hAnsi="宋体" w:cs="宋体" w:hint="eastAsia"/>
          <w:vertAlign w:val="superscript"/>
        </w:rPr>
        <w:t>⑥</w:t>
      </w:r>
      <w:r w:rsidRPr="001D7212">
        <w:rPr>
          <w:rFonts w:ascii="宋体" w:hAnsi="宋体"/>
        </w:rPr>
        <w:t>以来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无人赏爱。徘徊溪上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为之怅然。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元结《右溪记》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注</w:t>
      </w:r>
      <w:r w:rsidRPr="001D7212">
        <w:rPr>
          <w:rFonts w:ascii="宋体" w:hAnsi="宋体"/>
        </w:rPr>
        <w:t>:</w:t>
      </w:r>
      <w:r w:rsidRPr="001D7212">
        <w:rPr>
          <w:rFonts w:ascii="宋体" w:hAnsi="宋体" w:cs="宋体" w:hint="eastAsia"/>
        </w:rPr>
        <w:t>①</w:t>
      </w:r>
      <w:r w:rsidRPr="001D7212">
        <w:rPr>
          <w:rFonts w:ascii="宋体" w:hAnsi="宋体"/>
        </w:rPr>
        <w:t>道州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今湖南省道县。唐时偏僻荒凉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元结曾在此为官。</w:t>
      </w:r>
      <w:r w:rsidRPr="001D7212">
        <w:rPr>
          <w:rFonts w:ascii="宋体" w:hAnsi="宋体" w:cs="宋体" w:hint="eastAsia"/>
        </w:rPr>
        <w:t>②</w:t>
      </w:r>
      <w:r w:rsidRPr="001D7212">
        <w:rPr>
          <w:rFonts w:ascii="宋体" w:hAnsi="宋体"/>
        </w:rPr>
        <w:t>合营溪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汇入营溪。</w:t>
      </w:r>
      <w:r w:rsidRPr="001D7212">
        <w:rPr>
          <w:rFonts w:ascii="宋体" w:hAnsi="宋体" w:cs="宋体" w:hint="eastAsia"/>
        </w:rPr>
        <w:t>③</w:t>
      </w:r>
      <w:r w:rsidRPr="001D7212">
        <w:rPr>
          <w:rFonts w:ascii="宋体" w:hAnsi="宋体"/>
        </w:rPr>
        <w:t>敧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倾斜。</w:t>
      </w:r>
      <w:r w:rsidRPr="001D7212">
        <w:rPr>
          <w:rFonts w:ascii="宋体" w:hAnsi="宋体" w:cs="宋体" w:hint="eastAsia"/>
        </w:rPr>
        <w:t>④</w:t>
      </w:r>
      <w:r w:rsidRPr="001D7212">
        <w:rPr>
          <w:rFonts w:ascii="宋体" w:hAnsi="宋体"/>
        </w:rPr>
        <w:t>嵌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凹陷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又作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张开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。</w:t>
      </w:r>
      <w:r w:rsidRPr="001D7212">
        <w:rPr>
          <w:rFonts w:ascii="宋体" w:hAnsi="宋体" w:cs="宋体" w:hint="eastAsia"/>
        </w:rPr>
        <w:t>⑤</w:t>
      </w:r>
      <w:r w:rsidRPr="001D7212">
        <w:rPr>
          <w:rFonts w:ascii="宋体" w:hAnsi="宋体"/>
        </w:rPr>
        <w:t>逸民退士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遁世隐居的人。</w:t>
      </w:r>
      <w:r w:rsidRPr="001D7212">
        <w:rPr>
          <w:rFonts w:ascii="宋体" w:hAnsi="宋体" w:cs="宋体" w:hint="eastAsia"/>
        </w:rPr>
        <w:t>⑥</w:t>
      </w:r>
      <w:r w:rsidRPr="001D7212">
        <w:rPr>
          <w:rFonts w:ascii="宋体" w:hAnsi="宋体"/>
        </w:rPr>
        <w:t>置州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设置州郡。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16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甲文第二段描写的内容是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乙文中描写溪水的语句是</w:t>
      </w:r>
      <w:r w:rsidRPr="001D7212">
        <w:rPr>
          <w:rFonts w:ascii="宋体" w:hAnsi="宋体"/>
          <w:color w:val="FF0000"/>
          <w:u w:val="single" w:color="000000"/>
        </w:rPr>
        <w:t xml:space="preserve">　　　　　　　　　　　　　　</w:t>
      </w:r>
      <w:r w:rsidRPr="001D7212">
        <w:rPr>
          <w:rFonts w:ascii="宋体" w:hAnsi="宋体"/>
        </w:rPr>
        <w:t>。</w:t>
      </w:r>
      <w:r w:rsidRPr="001D7212">
        <w:rPr>
          <w:rFonts w:ascii="宋体" w:hAnsi="宋体"/>
        </w:rPr>
        <w:t> 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17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解释下面加点词在句中的意思。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潭中鱼</w:t>
      </w:r>
      <w:r w:rsidRPr="001D7212">
        <w:rPr>
          <w:rFonts w:ascii="宋体" w:hAnsi="宋体"/>
          <w:em w:val="dot"/>
        </w:rPr>
        <w:t>可</w:t>
      </w:r>
      <w:r w:rsidRPr="001D7212">
        <w:rPr>
          <w:rFonts w:ascii="宋体" w:hAnsi="宋体"/>
        </w:rPr>
        <w:t>百许头　可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以其境过</w:t>
      </w:r>
      <w:r w:rsidRPr="001D7212">
        <w:rPr>
          <w:rFonts w:ascii="宋体" w:hAnsi="宋体"/>
          <w:em w:val="dot"/>
        </w:rPr>
        <w:t>清</w:t>
      </w:r>
      <w:r w:rsidRPr="001D7212">
        <w:rPr>
          <w:rFonts w:ascii="宋体" w:hAnsi="宋体"/>
        </w:rPr>
        <w:t xml:space="preserve">　清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  <w:em w:val="dot"/>
        </w:rPr>
        <w:t>南</w:t>
      </w:r>
      <w:r w:rsidRPr="001D7212">
        <w:rPr>
          <w:rFonts w:ascii="宋体" w:hAnsi="宋体"/>
        </w:rPr>
        <w:t>流数十步　南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(4)</w:t>
      </w:r>
      <w:r w:rsidRPr="001D7212">
        <w:rPr>
          <w:rFonts w:ascii="宋体" w:hAnsi="宋体"/>
        </w:rPr>
        <w:t>不可</w:t>
      </w:r>
      <w:r w:rsidRPr="001D7212">
        <w:rPr>
          <w:rFonts w:ascii="宋体" w:hAnsi="宋体"/>
          <w:em w:val="dot"/>
        </w:rPr>
        <w:t>名</w:t>
      </w:r>
      <w:r w:rsidRPr="001D7212">
        <w:rPr>
          <w:rFonts w:ascii="宋体" w:hAnsi="宋体"/>
        </w:rPr>
        <w:t>状　名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lastRenderedPageBreak/>
        <w:t>18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用现代汉语说说下面句子的意思。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其岸势犬牙差互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不可知其源。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佳木异竹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垂阴相荫。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19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面对美景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乙文作者为什么会产生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怅然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的情绪</w:t>
      </w:r>
      <w:r w:rsidRPr="001D7212">
        <w:rPr>
          <w:rFonts w:ascii="宋体" w:hAnsi="宋体"/>
        </w:rPr>
        <w:t>?</w:t>
      </w: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627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D7212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96" name="方框.eps" descr="id:2147486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方框.eps" descr="id:2147486547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7212">
        <w:rPr>
          <w:rFonts w:ascii="宋体" w:hAnsi="宋体"/>
        </w:rPr>
        <w:t>参考答案</w:t>
      </w:r>
      <w:r w:rsidRPr="001D7212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D7212">
        <w:rPr>
          <w:rFonts w:ascii="宋体" w:hAnsi="宋体"/>
        </w:rPr>
        <w:t>【自主预习】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 xml:space="preserve">柳宗元　山水游记　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永州八记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抒情议论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D7212">
        <w:rPr>
          <w:rFonts w:ascii="宋体" w:hAnsi="宋体"/>
        </w:rPr>
        <w:t>散文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huáng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liè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chí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kān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chù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xī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yǐ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suì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全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石</w:t>
      </w:r>
      <w:r w:rsidRPr="001D7212">
        <w:rPr>
          <w:rFonts w:ascii="宋体" w:hAnsi="宋体"/>
        </w:rPr>
        <w:t xml:space="preserve">/ </w:t>
      </w:r>
      <w:r w:rsidRPr="001D7212">
        <w:rPr>
          <w:rFonts w:ascii="宋体" w:hAnsi="宋体"/>
        </w:rPr>
        <w:t>以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为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 xml:space="preserve">底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皆</w:t>
      </w:r>
      <w:r w:rsidRPr="001D7212">
        <w:rPr>
          <w:rFonts w:ascii="宋体" w:hAnsi="宋体"/>
        </w:rPr>
        <w:t xml:space="preserve"> /</w:t>
      </w:r>
      <w:r w:rsidRPr="001D7212">
        <w:rPr>
          <w:rFonts w:ascii="宋体" w:hAnsi="宋体"/>
        </w:rPr>
        <w:t>若空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游</w:t>
      </w:r>
      <w:r w:rsidRPr="001D7212">
        <w:rPr>
          <w:rFonts w:ascii="宋体" w:hAnsi="宋体"/>
        </w:rPr>
        <w:t xml:space="preserve"> /</w:t>
      </w:r>
      <w:r w:rsidRPr="001D7212">
        <w:rPr>
          <w:rFonts w:ascii="宋体" w:hAnsi="宋体"/>
        </w:rPr>
        <w:t>无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 xml:space="preserve">依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其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岸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势</w:t>
      </w:r>
      <w:r w:rsidRPr="001D7212">
        <w:rPr>
          <w:rFonts w:ascii="宋体" w:hAnsi="宋体"/>
        </w:rPr>
        <w:t xml:space="preserve">/ </w:t>
      </w:r>
      <w:r w:rsidRPr="001D7212">
        <w:rPr>
          <w:rFonts w:ascii="宋体" w:hAnsi="宋体"/>
        </w:rPr>
        <w:t>犬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牙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差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 xml:space="preserve">互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潭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中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鱼</w:t>
      </w:r>
      <w:r w:rsidRPr="001D7212">
        <w:rPr>
          <w:rFonts w:ascii="宋体" w:hAnsi="宋体"/>
        </w:rPr>
        <w:t xml:space="preserve"> /</w:t>
      </w:r>
      <w:r w:rsidRPr="001D7212">
        <w:rPr>
          <w:rFonts w:ascii="宋体" w:hAnsi="宋体"/>
        </w:rPr>
        <w:t>可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百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许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头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A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岸上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青葱的树枝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碧绿的藤蔓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遮掩缠绕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摇动下垂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参差不齐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随风飘荡。</w:t>
      </w:r>
      <w:r w:rsidRPr="001D7212">
        <w:rPr>
          <w:rFonts w:ascii="宋体" w:hAnsi="宋体"/>
        </w:rPr>
        <w:t>B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忽然间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又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向远处游去了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来来往往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轻快迅速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犹如在同游人逗乐。</w:t>
      </w:r>
      <w:r w:rsidRPr="001D7212">
        <w:rPr>
          <w:rFonts w:ascii="宋体" w:hAnsi="宋体"/>
        </w:rPr>
        <w:t>C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那幽深悲凉的气氛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让人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感到心神凄凉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寒气透骨</w:t>
      </w:r>
      <w:r w:rsidRPr="001D7212">
        <w:rPr>
          <w:rFonts w:ascii="宋体" w:hAnsi="宋体"/>
        </w:rPr>
        <w:t>,(</w:t>
      </w:r>
      <w:r w:rsidRPr="001D7212">
        <w:rPr>
          <w:rFonts w:ascii="宋体" w:hAnsi="宋体"/>
        </w:rPr>
        <w:t>真是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>寂静极了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幽深极了。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游览　潭中景物　潭中气氛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【课内探究】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一、熟读课文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篁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huáng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坻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chí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参差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cēncī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屿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yǔ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嵁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kān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缀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zhuì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佁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yǐ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翕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xī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怆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chuàng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邃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suì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D7212">
        <w:rPr>
          <w:rFonts w:ascii="宋体" w:hAnsi="宋体"/>
        </w:rPr>
        <w:t>龚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gōng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清脆悦耳的水声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带来的内心的喜悦、向往是伐竹的动力。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设计此题目的在于引导学生细致阅读文本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抓住水、石、树、鱼、源、岸、环境等特点深入领会文意。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水声和游鱼。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(4)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悄怆幽邃。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二、整体感知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水、石、树、鱼、源、岸、环境。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示例</w:t>
      </w:r>
      <w:r w:rsidRPr="001D7212">
        <w:rPr>
          <w:rFonts w:ascii="宋体" w:hAnsi="宋体"/>
        </w:rPr>
        <w:t>:(1)</w:t>
      </w:r>
      <w:r w:rsidRPr="001D7212">
        <w:rPr>
          <w:rFonts w:ascii="宋体" w:hAnsi="宋体"/>
        </w:rPr>
        <w:t>清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水尤清冽</w:t>
      </w:r>
      <w:r w:rsidRPr="001D7212">
        <w:rPr>
          <w:rFonts w:ascii="宋体" w:hAnsi="宋体"/>
        </w:rPr>
        <w:t>)</w:t>
      </w:r>
      <w:r w:rsidRPr="001D7212">
        <w:rPr>
          <w:rFonts w:ascii="宋体" w:hAnsi="宋体"/>
        </w:rPr>
        <w:t xml:space="preserve">　句子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下见小潭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水尤清冽。潭中鱼可百许头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皆若空游无所依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日光下澈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影布石上。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青　句子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青树翠蔓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蒙络摇缀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参差披拂。</w:t>
      </w:r>
      <w:r w:rsidRPr="001D7212">
        <w:rPr>
          <w:rFonts w:ascii="宋体" w:hAnsi="宋体"/>
        </w:rPr>
        <w:t xml:space="preserve"> 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幽　句子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 xml:space="preserve">隔篁竹　伐竹取道　四面竹树环合　</w:t>
      </w:r>
      <w:r w:rsidRPr="001D7212">
        <w:rPr>
          <w:rFonts w:ascii="宋体" w:hAnsi="宋体"/>
        </w:rPr>
        <w:t xml:space="preserve"> </w:t>
      </w:r>
      <w:r w:rsidRPr="001D7212">
        <w:rPr>
          <w:rFonts w:ascii="宋体" w:hAnsi="宋体"/>
        </w:rPr>
        <w:t>寂寥无人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因为潭底都是石头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而且文中写道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卷石底以出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和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全石以为底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所以将这个水</w:t>
      </w:r>
      <w:r w:rsidRPr="001D7212">
        <w:rPr>
          <w:rFonts w:ascii="宋体" w:hAnsi="宋体"/>
        </w:rPr>
        <w:lastRenderedPageBreak/>
        <w:t>潭命名为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小石潭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6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全石以为底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近岸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卷石底以出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为屿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为嵁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为岩。</w:t>
      </w:r>
      <w:r w:rsidRPr="001D7212">
        <w:rPr>
          <w:rFonts w:ascii="宋体" w:hAnsi="宋体"/>
        </w:rPr>
        <w:t xml:space="preserve"> 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其岸势犬牙差互。</w:t>
      </w:r>
      <w:r w:rsidRPr="001D7212">
        <w:rPr>
          <w:rFonts w:ascii="宋体" w:hAnsi="宋体"/>
        </w:rPr>
        <w:t xml:space="preserve"> 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凄神寒骨。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三、细读课文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落实重点实词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7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预设</w:t>
      </w:r>
      <w:r w:rsidRPr="001D7212">
        <w:rPr>
          <w:rFonts w:ascii="宋体" w:hAnsi="宋体"/>
        </w:rPr>
        <w:t>: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填词　　　　　　　理由　　　　　　　　重点讲解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树木青葱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青树翠蔓,蒙络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摇缀,参差披拂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学生看注解理解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群鱼戏水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潭中鱼可百许头……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似与游者相乐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定点写景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水清见底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潭中鱼可百许头,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皆若空游无所依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侧面描写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源头曲折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潭西南而望,斗折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蛇行,明灭可见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斗折蛇行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岸势崎岖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其岸势犬牙差互,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不可知其源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犬牙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其境凄清</w:t>
      </w:r>
      <w:r w:rsidRPr="001D7212">
        <w:rPr>
          <w:rFonts w:ascii="宋体" w:hAnsi="宋体"/>
        </w:rPr>
        <w:t>——</w:t>
      </w:r>
      <m:oMath>
        <m:d>
          <m:dPr>
            <m:begChr m:val="{"/>
            <m:endChr m:val="}"/>
            <m:ctrlPr>
              <w:rPr>
                <w:rFonts w:ascii="宋体" w:hAnsi="宋体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hAnsi="宋体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坐潭上……凄神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hAnsi="宋体"/>
                      <w:szCs w:val="19"/>
                    </w:rPr>
                    <m:t>寒骨,悄怆幽邃</m:t>
                  </m:r>
                </m:e>
              </m:mr>
            </m:m>
          </m:e>
        </m:d>
      </m:oMath>
      <w:r w:rsidRPr="001D7212">
        <w:rPr>
          <w:rFonts w:ascii="宋体" w:hAnsi="宋体"/>
        </w:rPr>
        <w:t>——</w:t>
      </w:r>
      <w:r w:rsidRPr="001D7212">
        <w:rPr>
          <w:rFonts w:ascii="宋体" w:hAnsi="宋体"/>
        </w:rPr>
        <w:t>学生看注解理解</w:t>
      </w:r>
      <w:r w:rsidRPr="001D7212">
        <w:rPr>
          <w:rFonts w:ascii="宋体" w:hAnsi="宋体"/>
        </w:rPr>
        <w:t xml:space="preserve"> 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四、品读课文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指导朗读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8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示例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关键词</w:t>
      </w:r>
      <w:r w:rsidRPr="001D7212">
        <w:rPr>
          <w:rFonts w:ascii="宋体" w:hAnsi="宋体"/>
        </w:rPr>
        <w:t>——“</w:t>
      </w:r>
      <w:r w:rsidRPr="001D7212">
        <w:rPr>
          <w:rFonts w:ascii="宋体" w:hAnsi="宋体"/>
        </w:rPr>
        <w:t>水尤清冽</w:t>
      </w:r>
      <w:r w:rsidRPr="001D7212">
        <w:rPr>
          <w:rFonts w:ascii="宋体" w:hAnsi="宋体"/>
        </w:rPr>
        <w:t>”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这里主要写出了水的干净澄澈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见到此水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心情一定空澈、宁静。这种寓情于景的写法是本文写法上的一大特色。其中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尤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即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尤其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之意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流露出了作者因惊喜而对水的赞美之情。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我们可以联想到有异曲同工之妙的描写</w:t>
      </w:r>
      <w:r w:rsidRPr="001D7212">
        <w:rPr>
          <w:rFonts w:ascii="宋体" w:hAnsi="宋体"/>
        </w:rPr>
        <w:t>: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水皆缥碧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千丈见底。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(</w:t>
      </w:r>
      <w:r w:rsidRPr="001D7212">
        <w:rPr>
          <w:rFonts w:ascii="宋体" w:hAnsi="宋体"/>
        </w:rPr>
        <w:t>吴均《与朱元思书》</w:t>
      </w:r>
      <w:r w:rsidRPr="001D7212">
        <w:rPr>
          <w:rFonts w:ascii="宋体" w:hAnsi="宋体"/>
        </w:rPr>
        <w:t>)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五、探究作者的情感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9</w:t>
      </w:r>
      <w:r w:rsidRPr="001D7212">
        <w:rPr>
          <w:rFonts w:ascii="宋体" w:hAnsi="宋体"/>
        </w:rPr>
        <w:t>.“</w:t>
      </w:r>
      <w:r w:rsidRPr="001D7212">
        <w:rPr>
          <w:rFonts w:ascii="宋体" w:hAnsi="宋体"/>
        </w:rPr>
        <w:t>心乐之</w:t>
      </w:r>
      <w:r w:rsidRPr="001D7212">
        <w:rPr>
          <w:rFonts w:ascii="宋体" w:hAnsi="宋体"/>
        </w:rPr>
        <w:t>”“</w:t>
      </w:r>
      <w:r w:rsidRPr="001D7212">
        <w:rPr>
          <w:rFonts w:ascii="宋体" w:hAnsi="宋体"/>
        </w:rPr>
        <w:t>似与游者乐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体现了作者观赏小石潭奇景奇趣后暂时的轻松和快乐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悄怆幽邃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写出了环境凄清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作者被贬后寂寞凄苦、悲凉的心情。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10</w:t>
      </w:r>
      <w:r w:rsidRPr="001D7212">
        <w:rPr>
          <w:rFonts w:ascii="宋体" w:hAnsi="宋体"/>
        </w:rPr>
        <w:t>.“</w:t>
      </w:r>
      <w:r w:rsidRPr="001D7212">
        <w:rPr>
          <w:rFonts w:ascii="宋体" w:hAnsi="宋体"/>
        </w:rPr>
        <w:t>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是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忧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的另一种表现形式。柳宗元被贬为永州司马后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心中愤懑难平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因而凄苦是他感情的主调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而寄情山水正是为了摆脱这种抑郁的心情。所以才会有发现小石潭时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心乐之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观鱼时觉得鱼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似与游者相乐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的愉悦心情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但这种欢快毕竟是暂时的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一经凄清环境的触发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忧伤、悲凉的心境便会自然流露出来。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六、课内语段阅读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11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隔篁竹　四面竹树环合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 xml:space="preserve">寂寥无人　</w:t>
      </w: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潭中鱼可百许头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皆若空游无所依</w:t>
      </w:r>
      <w:r w:rsidRPr="001D7212">
        <w:rPr>
          <w:rFonts w:ascii="宋体" w:hAnsi="宋体"/>
        </w:rPr>
        <w:t xml:space="preserve">　</w:t>
      </w: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>从小丘西行百二十步　潭西南而望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12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本文是按游览的先后顺序来写景抒情的。文中突出地表现了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小石潭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石奇、水清、鱼活、溪流曲折、环境凄清的特点。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13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作者从游鱼、阳光、影子等角度来描写潭水的清澈。通过具体景物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用静止和活动的</w:t>
      </w:r>
      <w:r w:rsidRPr="001D7212">
        <w:rPr>
          <w:rFonts w:ascii="宋体" w:hAnsi="宋体"/>
        </w:rPr>
        <w:lastRenderedPageBreak/>
        <w:t>画面来写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不作一点抽象的说明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整段话没有一个字正面写到水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只是描绘出一幅画面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但又无处不在写水。你看鱼儿在水里游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就像在空中浮游没有凭依一样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这就写出了水的清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清到仿佛透明的程度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太阳光照下来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鱼儿的影子都落在潭底的石头上了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这就更显出了潭水的清澈。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14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抓住溪身的曲折、蜿蜒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岸势的参差不齐来写的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运用了比喻的修辞方法。就溪身而言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作者形容它像北斗七星那样曲折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这是静止的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就溪水来说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作者形容它像蛇行那样曲折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这是流动的。这里用了两个比喻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一静一动来描写小溪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准确地抓住了景物的特征。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15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开头的心情是快乐的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这从作者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闻水声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如鸣佩环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心乐之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以及对游鱼的那种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似与游者相乐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的描写可知</w:t>
      </w:r>
      <w:r w:rsidRPr="001D7212">
        <w:rPr>
          <w:rFonts w:ascii="宋体" w:hAnsi="宋体"/>
        </w:rPr>
        <w:t>;</w:t>
      </w:r>
      <w:r w:rsidRPr="001D7212">
        <w:rPr>
          <w:rFonts w:ascii="宋体" w:hAnsi="宋体"/>
        </w:rPr>
        <w:t>最后的心情又是凄凉忧伤的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这从</w:t>
      </w:r>
      <w:r w:rsidRPr="001D7212">
        <w:rPr>
          <w:rFonts w:ascii="宋体" w:hAnsi="宋体"/>
        </w:rPr>
        <w:t>“</w:t>
      </w:r>
      <w:r w:rsidRPr="001D7212">
        <w:rPr>
          <w:rFonts w:ascii="宋体" w:hAnsi="宋体"/>
        </w:rPr>
        <w:t>寂寥无人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凄神寒骨</w:t>
      </w:r>
      <w:r w:rsidRPr="001D7212">
        <w:rPr>
          <w:rFonts w:ascii="宋体" w:hAnsi="宋体"/>
        </w:rPr>
        <w:t>”</w:t>
      </w:r>
      <w:r w:rsidRPr="001D7212">
        <w:rPr>
          <w:rFonts w:ascii="宋体" w:hAnsi="宋体"/>
        </w:rPr>
        <w:t>的描写可知。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七、课外语段阅读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16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潭水和游鱼　清流触石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洄悬激注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17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 xml:space="preserve">大约　</w:t>
      </w: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 xml:space="preserve">凄清　</w:t>
      </w:r>
      <w:r w:rsidRPr="001D7212">
        <w:rPr>
          <w:rFonts w:ascii="宋体" w:hAnsi="宋体"/>
        </w:rPr>
        <w:t>(3)</w:t>
      </w:r>
      <w:r w:rsidRPr="001D7212">
        <w:rPr>
          <w:rFonts w:ascii="宋体" w:hAnsi="宋体"/>
        </w:rPr>
        <w:t xml:space="preserve">向南　</w:t>
      </w:r>
      <w:r w:rsidRPr="001D7212">
        <w:rPr>
          <w:rFonts w:ascii="宋体" w:hAnsi="宋体"/>
        </w:rPr>
        <w:t>(4)</w:t>
      </w:r>
      <w:r w:rsidRPr="001D7212">
        <w:rPr>
          <w:rFonts w:ascii="宋体" w:hAnsi="宋体"/>
        </w:rPr>
        <w:t>说出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18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(1)</w:t>
      </w:r>
      <w:r w:rsidRPr="001D7212">
        <w:rPr>
          <w:rFonts w:ascii="宋体" w:hAnsi="宋体"/>
        </w:rPr>
        <w:t>那石岸的形状像狗的牙齿那样相互交错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不能知道溪水的源头。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D7212">
        <w:rPr>
          <w:rFonts w:ascii="宋体" w:hAnsi="宋体"/>
        </w:rPr>
        <w:t>(2)</w:t>
      </w:r>
      <w:r w:rsidRPr="001D7212">
        <w:rPr>
          <w:rFonts w:ascii="宋体" w:hAnsi="宋体"/>
        </w:rPr>
        <w:t>秀美的树木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奇异的竹林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垂下的阴影相互遮蔽。</w:t>
      </w:r>
    </w:p>
    <w:p w:rsidR="00162783" w:rsidRPr="001D7212" w:rsidRDefault="001264E2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D7212">
        <w:rPr>
          <w:rFonts w:ascii="宋体" w:hAnsi="宋体"/>
          <w:b/>
        </w:rPr>
        <w:t>19</w:t>
      </w:r>
      <w:r w:rsidRPr="001D7212">
        <w:rPr>
          <w:rFonts w:ascii="宋体" w:hAnsi="宋体"/>
        </w:rPr>
        <w:t>.</w:t>
      </w:r>
      <w:r w:rsidRPr="001D7212">
        <w:rPr>
          <w:rFonts w:ascii="宋体" w:hAnsi="宋体"/>
        </w:rPr>
        <w:t>这里景色优美却无人赏爱</w:t>
      </w:r>
      <w:r w:rsidRPr="001D7212">
        <w:rPr>
          <w:rFonts w:ascii="宋体" w:hAnsi="宋体"/>
        </w:rPr>
        <w:t>,</w:t>
      </w:r>
      <w:r w:rsidRPr="001D7212">
        <w:rPr>
          <w:rFonts w:ascii="宋体" w:hAnsi="宋体"/>
        </w:rPr>
        <w:t>触发了作者对自己境遇的感慨</w:t>
      </w:r>
      <w:bookmarkStart w:id="0" w:name="_GoBack"/>
      <w:bookmarkEnd w:id="0"/>
      <w:r w:rsidRPr="001D7212">
        <w:rPr>
          <w:rFonts w:ascii="宋体" w:hAnsi="宋体"/>
        </w:rPr>
        <w:t>。</w:t>
      </w:r>
    </w:p>
    <w:p w:rsidR="00162783" w:rsidRPr="001D7212" w:rsidRDefault="00162783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162783" w:rsidRPr="001D7212" w:rsidSect="001627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4E2" w:rsidRDefault="001264E2" w:rsidP="001D7212">
      <w:r>
        <w:separator/>
      </w:r>
    </w:p>
  </w:endnote>
  <w:endnote w:type="continuationSeparator" w:id="1">
    <w:p w:rsidR="001264E2" w:rsidRDefault="001264E2" w:rsidP="001D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Default="001D7212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Pr="001D7212" w:rsidRDefault="001D7212" w:rsidP="001D7212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Default="001D721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4E2" w:rsidRDefault="001264E2" w:rsidP="001D7212">
      <w:r>
        <w:separator/>
      </w:r>
    </w:p>
  </w:footnote>
  <w:footnote w:type="continuationSeparator" w:id="1">
    <w:p w:rsidR="001264E2" w:rsidRDefault="001264E2" w:rsidP="001D72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Default="001D7212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Default="001D7212" w:rsidP="001D7212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212" w:rsidRDefault="001D721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264E2"/>
    <w:rsid w:val="00147263"/>
    <w:rsid w:val="00162783"/>
    <w:rsid w:val="001974EE"/>
    <w:rsid w:val="001D27F3"/>
    <w:rsid w:val="001D7212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75A34"/>
    <w:rsid w:val="00986405"/>
    <w:rsid w:val="009A26D7"/>
    <w:rsid w:val="009B7A37"/>
    <w:rsid w:val="009D59AD"/>
    <w:rsid w:val="00A106C7"/>
    <w:rsid w:val="00A413DA"/>
    <w:rsid w:val="00A96DE4"/>
    <w:rsid w:val="00AA0D7A"/>
    <w:rsid w:val="00AA54CB"/>
    <w:rsid w:val="00AB722F"/>
    <w:rsid w:val="00AD039B"/>
    <w:rsid w:val="00AD46E1"/>
    <w:rsid w:val="00AE09BA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46632"/>
    <w:rsid w:val="00F639F9"/>
    <w:rsid w:val="00F878F0"/>
    <w:rsid w:val="00FA75B0"/>
    <w:rsid w:val="00FB0024"/>
    <w:rsid w:val="00FE65F0"/>
    <w:rsid w:val="49B24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78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62783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162783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162783"/>
    <w:rPr>
      <w:vertAlign w:val="superscript"/>
    </w:rPr>
  </w:style>
  <w:style w:type="table" w:styleId="a6">
    <w:name w:val="Table Grid"/>
    <w:basedOn w:val="a1"/>
    <w:uiPriority w:val="59"/>
    <w:qFormat/>
    <w:rsid w:val="0016278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16278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162783"/>
    <w:rPr>
      <w:sz w:val="18"/>
      <w:szCs w:val="18"/>
    </w:rPr>
  </w:style>
  <w:style w:type="paragraph" w:styleId="a7">
    <w:name w:val="List Paragraph"/>
    <w:basedOn w:val="a"/>
    <w:uiPriority w:val="34"/>
    <w:qFormat/>
    <w:rsid w:val="00162783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162783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162783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16278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162783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162783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162783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162783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162783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162783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16278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1D72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1D72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2</TotalTime>
  <Pages>7</Pages>
  <Words>690</Words>
  <Characters>3933</Characters>
  <Application>Microsoft Office Word</Application>
  <DocSecurity>0</DocSecurity>
  <Lines>32</Lines>
  <Paragraphs>9</Paragraphs>
  <ScaleCrop>false</ScaleCrop>
  <Company/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2018-04-13T06:13:00Z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