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F5" w:rsidRPr="00B350C3" w:rsidRDefault="006D1042" w:rsidP="00B350C3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350C3">
        <w:rPr>
          <w:rFonts w:ascii="宋体" w:eastAsia="宋体" w:hAnsi="宋体"/>
          <w:b/>
          <w:color w:val="FF0000"/>
          <w:sz w:val="28"/>
        </w:rPr>
        <w:t>单元写作</w:t>
      </w:r>
      <w:r w:rsidRPr="00B350C3">
        <w:rPr>
          <w:rFonts w:ascii="宋体" w:eastAsia="宋体" w:hAnsi="宋体"/>
          <w:b/>
          <w:color w:val="FF0000"/>
          <w:sz w:val="28"/>
        </w:rPr>
        <w:t xml:space="preserve">　</w:t>
      </w:r>
      <w:r w:rsidRPr="00B350C3">
        <w:rPr>
          <w:rFonts w:ascii="宋体" w:eastAsia="宋体" w:hAnsi="宋体"/>
          <w:b/>
          <w:color w:val="FF0000"/>
          <w:sz w:val="28"/>
        </w:rPr>
        <w:t>学习仿写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125" name="2.eps" descr="id:2147488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2.eps" descr="id:214748833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教材分析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所谓仿写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就是以所阅读的文章为例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仿照一句、一段、一篇的写作方法来练习写作。</w:t>
      </w:r>
      <w:r w:rsidRPr="00B350C3">
        <w:rPr>
          <w:rFonts w:ascii="宋体" w:hAnsi="宋体"/>
        </w:rPr>
        <w:t xml:space="preserve"> </w:t>
      </w:r>
      <w:r w:rsidRPr="00B350C3">
        <w:rPr>
          <w:rFonts w:ascii="宋体" w:hAnsi="宋体"/>
        </w:rPr>
        <w:t>茅盾先生说过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模仿是学习的最初形式。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高尔基也说过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对初学写作者来说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不在读书和模仿中写些什么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就很难有什么创造。可见仿写对于提高写作水平具有重要意义。本单元安排仿写训练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就是让学生学会从优秀范文的选材、立意、语言、结构等方面加以借鉴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提高写作水平。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126" name="2.eps" descr="id:2147488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2.eps" descr="id:214748833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学情分析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当前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有不少学生买了大量的课外优秀作文选来阅读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然后在考试的时候进行切割拼凑。即使是模仿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也仅仅是语言形式的套用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有的甚至还是硬套。比如学了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有的</w:t>
      </w:r>
      <w:r w:rsidRPr="00B350C3">
        <w:rPr>
          <w:rFonts w:ascii="宋体" w:hAnsi="宋体"/>
        </w:rPr>
        <w:t>……,</w:t>
      </w:r>
      <w:r w:rsidRPr="00B350C3">
        <w:rPr>
          <w:rFonts w:ascii="宋体" w:hAnsi="宋体"/>
        </w:rPr>
        <w:t>有的</w:t>
      </w:r>
      <w:r w:rsidRPr="00B350C3">
        <w:rPr>
          <w:rFonts w:ascii="宋体" w:hAnsi="宋体"/>
        </w:rPr>
        <w:t>……,</w:t>
      </w:r>
      <w:r w:rsidRPr="00B350C3">
        <w:rPr>
          <w:rFonts w:ascii="宋体" w:hAnsi="宋体"/>
        </w:rPr>
        <w:t>还有的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的句式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学了比喻、拟人的写法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就不考虑内容和对象的特点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不分青红皂白地生搬硬套。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切割拼凑、搬用、抄袭与模仿有本质的不同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模仿的实质是理解和运用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写作中的模仿是有据可依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有章可循的。本单元的写作训练就在于让学生掌握仿写的技巧与步骤。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6413500" cy="17653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176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8" name="方框.eps" descr="id:2147488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方框.eps" descr="id:214748834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教学分析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教学目标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初步领会形同神似的仿写要求。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研读优美的范文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探究和掌握仿写的技巧。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培养学生的想象能力和语言表达能力。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教学重难点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掌握仿写的技巧手法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提高写作能力。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课时安排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2</w:t>
      </w:r>
      <w:r w:rsidRPr="00B350C3">
        <w:rPr>
          <w:rFonts w:ascii="宋体" w:hAnsi="宋体"/>
        </w:rPr>
        <w:t>课时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1162685" cy="193675"/>
            <wp:effectExtent l="0" t="0" r="0" b="0"/>
            <wp:docPr id="129" name="方框6.eps" descr="id:2147488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方框6.eps" descr="id:214748835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教学过程设计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b/>
        </w:rPr>
        <w:t>第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  <w:b/>
        </w:rPr>
        <w:t>课时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一、导入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古人作文写诗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多是模仿前人而作之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盖学之既久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自然纯熟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这是朱熹对前人写作经验进行的总结。的确如此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王勃模仿庾信的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落花与芝盖齐飞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杨柳共春旗一色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写出了千古名句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落霞与孤鹜齐飞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秋水共长天一色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韩愈模仿孟子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成为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唐宋八大家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欧阳修又模仿韩愈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成为一代宗师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可见仿写是多么的重要。对于我们初中生来说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仿写仍然是提高写作的一个有效途径。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二、写作指导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仿照课文结构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学会谋篇布局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师导入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作文结构是否合理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写作顺序是否恰当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是决定一篇作文好坏的关键因素。模仿典型范文的篇章结构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可以快速地掌握谋篇布局的技巧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能够起到事半功倍的效果。那应从哪些方面去模仿范文呢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活动一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学生阅读写作指导相关段落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并思考问题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lastRenderedPageBreak/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《叶圣陶先生二三事》一文结构上有哪些特点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学生交流、回答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教师明确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《叶圣陶先生二三事》一文结构上的特点</w:t>
      </w:r>
      <w:r w:rsidRPr="00B350C3">
        <w:rPr>
          <w:rFonts w:ascii="宋体" w:hAnsi="宋体"/>
        </w:rPr>
        <w:t>:(1)</w:t>
      </w:r>
      <w:r w:rsidRPr="00B350C3">
        <w:rPr>
          <w:rFonts w:ascii="宋体" w:hAnsi="宋体"/>
        </w:rPr>
        <w:t>整体上采用先总后分的结构</w:t>
      </w:r>
      <w:r w:rsidRPr="00B350C3">
        <w:rPr>
          <w:rFonts w:ascii="宋体" w:hAnsi="宋体"/>
        </w:rPr>
        <w:t>;(2)</w:t>
      </w:r>
      <w:r w:rsidRPr="00B350C3">
        <w:rPr>
          <w:rFonts w:ascii="宋体" w:hAnsi="宋体"/>
        </w:rPr>
        <w:t>围绕人物特点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从多个方面组织材料。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读后讨论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应从哪些方面去模仿范文的结构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学生交流、回答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教师明</w:t>
      </w:r>
      <w:r w:rsidRPr="00B350C3">
        <w:rPr>
          <w:rFonts w:ascii="宋体" w:hAnsi="宋体"/>
        </w:rPr>
        <w:t>确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模仿范文结构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先要认真分析范文结构的特点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如构成部分之间的关系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进而再细致探寻该类结构要领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以及该类结构的适应范围、对象和注意事项。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活动二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归纳写作特点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学习写作技巧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学生阅读写作指导相关段落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并思考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从《安塞腰鼓》和《列夫</w:t>
      </w:r>
      <w:r w:rsidRPr="00B350C3">
        <w:rPr>
          <w:rFonts w:ascii="宋体" w:hAnsi="宋体"/>
        </w:rPr>
        <w:t>·</w:t>
      </w:r>
      <w:r w:rsidRPr="00B350C3">
        <w:rPr>
          <w:rFonts w:ascii="宋体" w:hAnsi="宋体"/>
        </w:rPr>
        <w:t>托尔斯泰》两文中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可以借鉴哪些写作技巧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学生交流、回答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教师明确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《安塞腰鼓》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运用比喻手法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喻体放在本体的前面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突出其特点。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《列夫</w:t>
      </w:r>
      <w:r w:rsidRPr="00B350C3">
        <w:rPr>
          <w:rFonts w:ascii="宋体" w:hAnsi="宋体"/>
        </w:rPr>
        <w:t>·</w:t>
      </w:r>
      <w:r w:rsidRPr="00B350C3">
        <w:rPr>
          <w:rFonts w:ascii="宋体" w:hAnsi="宋体"/>
        </w:rPr>
        <w:t>托尔斯泰》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采取先抑后扬的写法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先写托尔斯泰平庸甚至丑陋的外表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再赞叹他的非凡之处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前后形成一种张力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让人读后对托尔斯泰印象更为深刻</w:t>
      </w:r>
      <w:r w:rsidRPr="00B350C3">
        <w:rPr>
          <w:rFonts w:ascii="宋体" w:hAnsi="宋体"/>
        </w:rPr>
        <w:t>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写作中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常见的写作手法有哪些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学生交流、回答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教师明确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常见的写作手法有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夸张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对比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比喻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拟人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悬念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照应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联想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想象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场面描写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抑扬结合、点面结合、动静结合、叙议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结合、情景交融、衬托对比、伏笔照应、托物言志、白描细描、铺垫悬念、正面侧面比喻象征、借古讽今、卒章显志、承上启下、开门见山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烘托、渲染、动静相衬、虚实相生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实写与虚写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托物寓意、咏物抒情等。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同学们能否总结一下应如何去借鉴范文的写作技巧</w:t>
      </w:r>
      <w:r w:rsidRPr="00B350C3">
        <w:rPr>
          <w:rFonts w:ascii="宋体" w:hAnsi="宋体"/>
        </w:rPr>
        <w:t>?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学生交流、回答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教师明确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首先要总结范文运用了哪些写作技巧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哪种写作技巧是主要的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其他几种写作技巧如何配合起来的。要注意从内容到形式分析范文选用写作技巧的内在原因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从中去找出规律来。只有这样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仿写才能成功。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活动三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梳理仿写步骤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教师总结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仿写步骤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反复品读、揣摩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理清文章思路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注意表达方法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梳理文章的篇章结构等。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在读的过程中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弄懂范文内容与要仿写的内容的异同点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选择确定具体的仿写点。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对于觉得精彩的地方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细心揣摩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然后想想怎样仿写并能有些变通和创新。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课堂小结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仿写是写作的开始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是观察的基础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是酝酿的基础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是想象的基础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是积累的基础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也是创新的基础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一句话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仿写是我们作文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登堂入室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的必经之路。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b/>
        </w:rPr>
        <w:t>第</w:t>
      </w: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  <w:b/>
        </w:rPr>
        <w:t>课时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根据写作学案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完成本单元的写作实践题目。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0" name="方框.eps" descr="id:2147488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方框.eps" descr="id:214748835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板书设计</w:t>
      </w:r>
    </w:p>
    <w:p w:rsidR="008E7CF5" w:rsidRPr="00B350C3" w:rsidRDefault="006D104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D9D9D9" w:fill="auto"/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50C3">
        <w:rPr>
          <w:rFonts w:ascii="宋体" w:hAnsi="宋体"/>
        </w:rPr>
        <w:t>学习仿写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模仿篇章结构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模仿写作技巧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先品读再模仿</m:t>
                  </m:r>
                </m:e>
              </m:mr>
            </m:m>
          </m:e>
        </m:d>
      </m:oMath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50C3">
        <w:rPr>
          <w:rFonts w:ascii="宋体" w:hAnsi="宋体"/>
          <w:noProof/>
        </w:rPr>
        <w:lastRenderedPageBreak/>
        <w:drawing>
          <wp:inline distT="0" distB="0" distL="0" distR="0">
            <wp:extent cx="6391275" cy="176530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180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2" name="方框.eps" descr="id:2147488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方框.eps" descr="id:214748836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教学分析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教学目标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了解仿写的基本类型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领会形同神似的仿写要求。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培养学生的想象能力和语言表达能力。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通过仿写训练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初步掌握仿写的解题方法和技巧。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教学重难点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明确仿写要求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掌握仿写技巧。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6D1042" w:rsidRPr="00B350C3">
        <w:rPr>
          <w:rFonts w:ascii="宋体" w:hAnsi="宋体"/>
        </w:rPr>
        <w:t>课时安排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2</w:t>
      </w:r>
      <w:r w:rsidRPr="00B350C3">
        <w:rPr>
          <w:rFonts w:ascii="宋体" w:hAnsi="宋体"/>
        </w:rPr>
        <w:t>课时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1162685" cy="193040"/>
            <wp:effectExtent l="0" t="0" r="0" b="0"/>
            <wp:docPr id="133" name="方框6.eps" descr="id:214748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方框6.eps" descr="id:214748837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教学过程设计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b/>
        </w:rPr>
        <w:t>第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  <w:b/>
        </w:rPr>
        <w:t>课时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一、导入新课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朱熹说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古人作文写诗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多是模仿前人而作之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盖学之既久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自然纯熟。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吕叔湘先生曾指出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语文的使用是一种技能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一种习惯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只有通过正确的模仿和反复的实践才能养成。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此话告诉我们仿写是写作入门的必经之路。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二、什么是模仿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所谓作文仿写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就是模仿某些范文的语言、立意、构思、表现手法等技巧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进行写作训练的一种方法。《语文课程标准》明确提出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初中生写作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力求有创意地表达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。要想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有创意地表达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首先要学习有创意的文章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模仿人家创意地表达。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三、写法指导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一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语言仿写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语言仿写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即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仿句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指在一</w:t>
      </w:r>
      <w:r w:rsidRPr="00B350C3">
        <w:rPr>
          <w:rFonts w:ascii="宋体" w:hAnsi="宋体"/>
        </w:rPr>
        <w:t>定的语境中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根据语言表达的需要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参照所提供的句式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另造一个或多个句式相同、内容与上下文衔接的句子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实现对语法、修辞及语言表达能力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联想、想象能力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创新思维能力的综合运用。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训练一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仿照下面两个比喻句的句式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以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时间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开头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写两个句式相同的比喻句。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书籍好比一架梯子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它能引导我们登上知识的殿堂。书籍如同一把钥匙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它将帮助我们开启心灵的智慧之窗。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示例</w:t>
      </w:r>
      <w:r w:rsidRPr="00B350C3">
        <w:rPr>
          <w:rFonts w:ascii="宋体" w:hAnsi="宋体"/>
        </w:rPr>
        <w:t xml:space="preserve"> </w:t>
      </w:r>
      <w:r w:rsidRPr="00B350C3">
        <w:rPr>
          <w:rFonts w:ascii="宋体" w:hAnsi="宋体"/>
        </w:rPr>
        <w:t>时间好比一位妙手回春的良医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它能帮助我们医治流血的心灵。时间犹如一个万能的慰藉者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它能开导我们忘记人生的创痛。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解析</w:t>
      </w:r>
      <w:r w:rsidRPr="00B350C3">
        <w:rPr>
          <w:rFonts w:ascii="宋体" w:hAnsi="宋体"/>
        </w:rPr>
        <w:t xml:space="preserve"> </w:t>
      </w:r>
      <w:r w:rsidRPr="00B350C3">
        <w:rPr>
          <w:rFonts w:ascii="宋体" w:hAnsi="宋体"/>
        </w:rPr>
        <w:t>解题的时候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先要思考和抓住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时间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的本质特征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再选择恰当的喻体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最后揭示喻体对我们的影响和作用。答题的时候需要注意两点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一是句式</w:t>
      </w: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明喻句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喻体对我们的影响和作用</w:t>
      </w:r>
      <w:r w:rsidRPr="00B350C3">
        <w:rPr>
          <w:rFonts w:ascii="宋体" w:hAnsi="宋体"/>
        </w:rPr>
        <w:t>),</w:t>
      </w:r>
      <w:r w:rsidRPr="00B350C3">
        <w:rPr>
          <w:rFonts w:ascii="宋体" w:hAnsi="宋体"/>
        </w:rPr>
        <w:t>二是语意衔接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两个比喻句的意思有联系的。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(2017</w:t>
      </w:r>
      <w:r w:rsidRPr="00B350C3">
        <w:rPr>
          <w:rFonts w:ascii="宋体" w:hAnsi="宋体"/>
        </w:rPr>
        <w:t>·</w:t>
      </w:r>
      <w:r w:rsidRPr="00B350C3">
        <w:rPr>
          <w:rFonts w:ascii="宋体" w:hAnsi="宋体"/>
        </w:rPr>
        <w:t>广东中考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仿照画波浪线的句子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在横线上续写两句话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使之构成排比。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寒来暑往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秋收冬藏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一年四季景象不同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所代表的生命状态也不相同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春天</w:t>
      </w:r>
      <w:r w:rsidRPr="00B350C3">
        <w:rPr>
          <w:rFonts w:ascii="宋体" w:hAnsi="宋体"/>
        </w:rPr>
        <w:t>(1)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夏天骄阳似火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蛙鸣虫唱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是生命的张扬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秋天</w:t>
      </w:r>
      <w:r w:rsidRPr="00B350C3">
        <w:rPr>
          <w:rFonts w:ascii="宋体" w:hAnsi="宋体"/>
        </w:rPr>
        <w:t>(2)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  <w:color w:val="FF0000"/>
          <w:u w:val="single" w:color="000000"/>
        </w:rPr>
        <w:t xml:space="preserve">　　　　　</w:t>
      </w:r>
      <w:r w:rsidRPr="00B350C3">
        <w:rPr>
          <w:rFonts w:ascii="宋体" w:hAnsi="宋体"/>
          <w:color w:val="FF0000"/>
          <w:u w:val="single" w:color="000000"/>
        </w:rPr>
        <w:t xml:space="preserve">　　　　　　　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冬天落雪无声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闲云舒卷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是生命的恬静。</w:t>
      </w:r>
      <w:r w:rsidRPr="00B350C3">
        <w:rPr>
          <w:rFonts w:ascii="宋体" w:hAnsi="宋体"/>
        </w:rPr>
        <w:t> 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示例</w:t>
      </w:r>
      <w:r w:rsidRPr="00B350C3">
        <w:rPr>
          <w:rFonts w:ascii="宋体" w:hAnsi="宋体"/>
        </w:rPr>
        <w:t xml:space="preserve"> </w:t>
      </w:r>
      <w:r w:rsidRPr="00B350C3">
        <w:rPr>
          <w:rFonts w:ascii="宋体" w:hAnsi="宋体"/>
        </w:rPr>
        <w:t>(1)</w:t>
      </w:r>
      <w:r w:rsidRPr="00B350C3">
        <w:rPr>
          <w:rFonts w:ascii="宋体" w:hAnsi="宋体"/>
        </w:rPr>
        <w:t xml:space="preserve">惠风和畅　莺飞草长　是生命的萌发　</w:t>
      </w:r>
      <w:r w:rsidRPr="00B350C3">
        <w:rPr>
          <w:rFonts w:ascii="宋体" w:hAnsi="宋体"/>
        </w:rPr>
        <w:t>(2)</w:t>
      </w:r>
      <w:r w:rsidRPr="00B350C3">
        <w:rPr>
          <w:rFonts w:ascii="宋体" w:hAnsi="宋体"/>
        </w:rPr>
        <w:t>明月朗照　五谷飘香　是生命的纯熟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lastRenderedPageBreak/>
        <w:t>(</w:t>
      </w:r>
      <w:r w:rsidRPr="00B350C3">
        <w:rPr>
          <w:rFonts w:ascii="宋体" w:hAnsi="宋体"/>
        </w:rPr>
        <w:t>二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语段仿写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语段仿写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即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片段作文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或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小作文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是局部模仿范文的作文方式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模仿的相对内容</w:t>
      </w: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如句段语体语感、句式结构、表现手法、修辞手法等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较多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范围较广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是提高学生写作能力的有效途径。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训练二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当你身临暖风拂面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鸟语花香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青山绿水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良田万顷的春景时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一定会陶醉其中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当你面对如金似银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硕果累累的金秋季节时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一定会欣喜不已。你可曾想过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那盎然的春色却是历经严寒洗礼后的英姿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那金秋的美景却是接受酷暑熔炼后的结晶。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仿句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当你置身郁郁葱葱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碧空万里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万类竞绿的热烈夏季中时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一定会发自内心地赞叹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当你忘情于白雪皑皑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银装素裹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梅花吐芬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一片素洁的纯洁冬季时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一定会物我两忘。你可曾想过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那热烈的夏景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却是在烈日骄阳似火下成长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那凌寒的梅花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却是在萧条肃杀的酷寒中绽放。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【教师点拨】拟人生动、用词精妙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描写出了春秋两季的美丽景物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并以此引申出美好景物都是经历了艰难困苦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百炼成钢的。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三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结构仿写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所谓结构仿写就是仿照范文的结构进行作文训练的方式。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比如张中行的《叶圣陶先生二三事》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作者由得知叶圣陶先生逝世的消息写起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回忆了关于叶圣陶先生的一些事。在写这些事情之前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先总说叶圣陶先生品德高尚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然后分别从叶圣陶先生为人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宽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和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严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两方面展开叙述。文章虽然写了不少事情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但都围绕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宽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和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严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两方面选材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篇章结构比较清晰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这些事情并不显得杂乱。写人物时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可以模仿这样的篇章结构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围绕人物的特点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从多个方面组织材料进行刻画。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四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写作手法仿写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所谓写作手法仿写就是仿照范文的手法来进行作文训练的方式。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写作手法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包括表达方式、修辞手法、表现手法。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表达方式主要包括记叙、描写、议论、抒情、说明五种。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修辞手法主要包括象征、夸张、拟人、比喻、借代、对偶、反问、设问、双关、谐音、用典、互文、叠词等。</w:t>
      </w:r>
      <w:r w:rsidRPr="00B350C3">
        <w:rPr>
          <w:rFonts w:ascii="宋体" w:hAnsi="宋体"/>
        </w:rPr>
        <w:t xml:space="preserve"> 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表现手法主要包括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开门见山、前后照应、伏笔铺垫、设置悬念、承上启下、卒章显志、画龙点睛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以动衬静、欲扬先</w:t>
      </w:r>
      <w:r w:rsidRPr="00B350C3">
        <w:rPr>
          <w:rFonts w:ascii="宋体" w:hAnsi="宋体"/>
        </w:rPr>
        <w:t>抑、衬托对比、正面侧面、烘托渲染、实写虚写等。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比如《安塞腰鼓》中的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骤雨一样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是急促的鼓点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旋风一样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是飞扬的流苏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乱蛙一样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是蹦跳的脚步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火花一样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是闪射的瞳仁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斗虎一样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是强健的风姿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。这句话运用了比喻的手法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将喻体放在本体前面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突出喻体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渲染了安塞腰鼓的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野性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。我们在写作中也常会用到比喻手法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不妨试着模仿这种句式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看看表达效果是否更好。又如茅盾的《白杨礼赞》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作者将自己的情感寄寓于白杨树这一客观的事物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赋予它伟岸、质朴、坚强等精神品质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从而使白杨树具有了独特的象征意义。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五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需要注意的内容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(1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写主要是仿写例文的写作结构、顺序或方法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决不能照抄内容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也不能改头换面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文章的题材自己要重新选择。</w:t>
      </w:r>
      <w:r w:rsidRPr="00B350C3">
        <w:rPr>
          <w:rFonts w:ascii="宋体" w:hAnsi="宋体"/>
        </w:rPr>
        <w:t>(2)</w:t>
      </w:r>
      <w:r w:rsidRPr="00B350C3">
        <w:rPr>
          <w:rFonts w:ascii="宋体" w:hAnsi="宋体"/>
        </w:rPr>
        <w:t>写前要认真研读例文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理解内容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总结出例文的写作结构和方法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然后再仿照它考虑自己的选材、布局和表达。</w:t>
      </w:r>
      <w:r w:rsidRPr="00B350C3">
        <w:rPr>
          <w:rFonts w:ascii="宋体" w:hAnsi="宋体"/>
        </w:rPr>
        <w:t>(3)</w:t>
      </w:r>
      <w:r w:rsidRPr="00B350C3">
        <w:rPr>
          <w:rFonts w:ascii="宋体" w:hAnsi="宋体"/>
        </w:rPr>
        <w:t>仿写的题材必须是自己熟悉的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千万不能生搬硬套。要在叙述顺序或表现手法上符合例文的样子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其他的方面可以大胆创新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不受约束。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总之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学习仿写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要根据所写内容和表达的需要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选择和确定具体的仿写点。对于你觉得精彩的地方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要细心揣摩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想一想作者是怎么写的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为什么这样写。然后再想想自己怎样去仿写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最好还能有些变通</w:t>
      </w:r>
      <w:r w:rsidRPr="00B350C3">
        <w:rPr>
          <w:rFonts w:ascii="宋体" w:hAnsi="宋体"/>
        </w:rPr>
        <w:t>和创新。仿写只是写作入门的途径之一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真正学会写好文章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还有待自己进一步的创造。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b/>
        </w:rPr>
        <w:t>第</w:t>
      </w: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  <w:b/>
        </w:rPr>
        <w:t>课时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lastRenderedPageBreak/>
        <w:t>一、写作训练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文题一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《安塞腰鼓》中运用反复、排比、比喻等修辞手法描写黄土高原上人们打腰鼓时的场景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形成排山倒海一般的气势。试选择文中的一个片段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模仿其中的修辞手法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描写一个场景。</w:t>
      </w:r>
      <w:r w:rsidRPr="00B350C3">
        <w:rPr>
          <w:rFonts w:ascii="宋体" w:hAnsi="宋体"/>
        </w:rPr>
        <w:t>200</w:t>
      </w:r>
      <w:r w:rsidRPr="00B350C3">
        <w:rPr>
          <w:rFonts w:ascii="宋体" w:hAnsi="宋体"/>
        </w:rPr>
        <w:t>字左右。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找出所选片段中使用的修辞手法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分析作者是如何使用这些修辞手法的。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想想你要描写一个怎样的场景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如何使用这些修辞手法才能收到最好的效果。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文题二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在各类描写中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心理描写是难度较大的一种。因为它的描写对象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无影无踪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。鲁迅写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看社戏过程中的心情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莫顿</w:t>
      </w:r>
      <w:r w:rsidRPr="00B350C3">
        <w:rPr>
          <w:rFonts w:ascii="宋体" w:hAnsi="宋体"/>
        </w:rPr>
        <w:t>·</w:t>
      </w:r>
      <w:r w:rsidRPr="00B350C3">
        <w:rPr>
          <w:rFonts w:ascii="宋体" w:hAnsi="宋体"/>
        </w:rPr>
        <w:t>享特写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爬下悬崖时的心态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都德写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上课时的心理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方法不一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却都做到了真实可感。选择其中之一加以模仿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写一个心理描写的片段。</w:t>
      </w:r>
      <w:r w:rsidRPr="00B350C3">
        <w:rPr>
          <w:rFonts w:ascii="宋体" w:hAnsi="宋体"/>
        </w:rPr>
        <w:t>200</w:t>
      </w:r>
      <w:r w:rsidRPr="00B350C3">
        <w:rPr>
          <w:rFonts w:ascii="宋体" w:hAnsi="宋体"/>
        </w:rPr>
        <w:t>字左右。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重读《社戏》《走一步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再走一步》《最后一课》的相关段落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归纳心理描写的方法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如综合运用直接描写与间接描写等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作为自己仿写的指导。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选择自己熟悉的写作素材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最好是亲身经历过的心理历程。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文题三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在众多表现亲情的散文中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《背影》《秋天的怀念》都是非常典范的作品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以平实的语言叙写平凡的事件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传达真挚的情感。模仿这两篇课文的写法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写一篇作文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题目自拟。不少于</w:t>
      </w:r>
      <w:r w:rsidRPr="00B350C3">
        <w:rPr>
          <w:rFonts w:ascii="宋体" w:hAnsi="宋体"/>
        </w:rPr>
        <w:t>600</w:t>
      </w:r>
      <w:r w:rsidRPr="00B350C3">
        <w:rPr>
          <w:rFonts w:ascii="宋体" w:hAnsi="宋体"/>
        </w:rPr>
        <w:t>字。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重读这两篇课文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借鉴其具体写法。如选择某一形象凝聚情思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推动情节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贯串全文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注意表现自己对所写人物态度、情感的变化等。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注意观察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调动记忆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选取印象深刻、确有感想的事件细节。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安排好文章的线索与结构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并注意综合运用多种表达方式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让文章更有表现力。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二、范文赏析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</w:rPr>
        <w:t>守护着泪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都说女人是水做的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泪水也如水般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可却深深灼痛着我的</w:t>
      </w:r>
      <w:r w:rsidRPr="00B350C3">
        <w:rPr>
          <w:rFonts w:ascii="宋体" w:hAnsi="宋体"/>
        </w:rPr>
        <w:t>心。妈妈的泪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就如妈妈的爱似的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流也流不完。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B350C3">
        <w:rPr>
          <w:rFonts w:ascii="宋体" w:hAnsi="宋体"/>
        </w:rPr>
        <w:t>——</w:t>
      </w:r>
      <w:r w:rsidRPr="00B350C3">
        <w:rPr>
          <w:rFonts w:ascii="宋体" w:hAnsi="宋体"/>
        </w:rPr>
        <w:t>题记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印象中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母亲总是那么乐观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受再大的委屈也都忍着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咬咬牙、挺一挺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没什么大不了的。可是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就这么位坚强的女性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令我不能忘记的却是她的泪水。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那年夏天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小学毕业的我褪去了青涩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充满着朝气。中学</w:t>
      </w:r>
      <w:r w:rsidRPr="00B350C3">
        <w:rPr>
          <w:rFonts w:ascii="宋体" w:hAnsi="宋体"/>
        </w:rPr>
        <w:t>——</w:t>
      </w:r>
      <w:r w:rsidRPr="00B350C3">
        <w:rPr>
          <w:rFonts w:ascii="宋体" w:hAnsi="宋体"/>
        </w:rPr>
        <w:t>是每位学生都梦寐以求的地方。这里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是我们走向成熟的转折点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是我们充满理想放飞希望的圣地。我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也不例外。自小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妈妈总是对我寄予厚望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与普天下的父母一样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望女成凤。就带我去市外中报名。可这一切却因它打破了。许是我太贪玩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忘记了复习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许是我记性差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学过的却都忘了。导致在外中的考试不堪入目。那日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妈妈陪我去看班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找来找去都没有看到我的名字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问来问去都说不清楚。明白了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就如过去的科举一样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光荣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地名落孙山啦。那日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老天爷也为我痛惜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洒下了雨。我望着母亲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泪水在眼眶中打转儿。我十分愧疚地说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对不起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我没有考上。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妈妈开口了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宝贝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别伤心。这次没考好不能代表以后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妈妈相信咱们家宝贝是最棒的。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说着说着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滴滴泪珠从母亲那黯淡的眼中淌下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那么刺眼。我抱着妈妈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泪水也喷泻出来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心随之更强烈地抖动起来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因为我深知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这一切都是我的错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是我太自满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是我太贪</w:t>
      </w:r>
      <w:r w:rsidRPr="00B350C3">
        <w:rPr>
          <w:rFonts w:ascii="宋体" w:hAnsi="宋体"/>
        </w:rPr>
        <w:t>玩</w:t>
      </w: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那一刻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我在心中暗自许下了承诺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我要好好学习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不要让母亲再为我流泪。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可是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因为我的缘故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再次让母亲为我流泪了。因为在学校的成绩好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我领得了奖学金。我深深地记着把钱给妈妈时的情形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她在看到钱时呆呆地愣着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眸中闪烁着不可思议的目光。我高兴地告诉她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我领到奖学金了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女儿没有让你失望。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接着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我握住她的手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那双</w:t>
      </w:r>
      <w:r w:rsidRPr="00B350C3">
        <w:rPr>
          <w:rFonts w:ascii="宋体" w:hAnsi="宋体"/>
        </w:rPr>
        <w:lastRenderedPageBreak/>
        <w:t>手已没有过去那么细腻了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是那么粗糙。我把钱放进妈妈的手里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妈妈笑了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欣慰地笑了。我端详着妈妈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额头上已添上了条条皱纹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像一个个音符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跳动在妈妈的头上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皮肤已不如原来那么好了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添上了点点斑纹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发丝间夹杂了根根白发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像一条条银线。哦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妈妈老了。忽然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我的目光被什么刺了一下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定睛一看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妈妈又在流眼泪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不同的是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这是喜悦的眼泪。我为妈妈擦拭着泪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轻声安慰道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你怎么又哭了。这是很高兴的呀。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对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是该高兴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是该高兴呐。</w:t>
      </w:r>
      <w:r w:rsidRPr="00B350C3">
        <w:rPr>
          <w:rFonts w:ascii="宋体" w:hAnsi="宋体"/>
        </w:rPr>
        <w:t>”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一卷宽得能狂奔的草地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曾经来到过我的生命里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一泻落如长绢的飞瀑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曾经来到过我的生命里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一泓波澜不惊的湖水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曾经来到过我的生命里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一片广阔无垠星空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曾经来到过我的生命里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妈妈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你知道这是什么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这一切的一切都是你对我的爱。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点评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作者的写法体现了《背影》的风格。作者选择了两次真实的事件来表现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母亲的泪这个线索贯串始终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这是作者心中最珍贵的珍宝。就如魏巍《我的老师》中所说的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一个孩子纯真的心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而作者通过文章表达对母亲的感激和爱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有这些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足矣。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文章其实不重要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重要的是真情</w:t>
      </w:r>
      <w:r w:rsidRPr="00B350C3">
        <w:rPr>
          <w:rFonts w:ascii="宋体" w:hAnsi="宋体"/>
        </w:rPr>
        <w:t>!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</w:rPr>
        <w:t>流年匆匆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母爱相随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天空依旧蔚蓝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远山依旧爽朗。我踏着羊肠小道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按捺不住满溢的思念之情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加快了脚步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我日夜思念的慈母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一定在焦急地倚门而望</w:t>
      </w: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母爱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又何只会在短暂的分别后凸显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当记忆的涓涓细流静静淌过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我发现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原来它一直与我相随。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小时候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母亲是那温馨</w:t>
      </w:r>
      <w:r w:rsidRPr="00B350C3">
        <w:rPr>
          <w:rFonts w:ascii="宋体" w:hAnsi="宋体"/>
        </w:rPr>
        <w:t>的小屋</w:t>
      </w:r>
      <w:r w:rsidRPr="00B350C3">
        <w:rPr>
          <w:rFonts w:ascii="宋体" w:hAnsi="宋体"/>
        </w:rPr>
        <w:t>——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我静静地坐在小屋内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小脑袋不时向窗外探望着。每天的此时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妈妈总会那么神奇地出现。脚步声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我惊喜地跑到门前。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吱</w:t>
      </w:r>
      <w:r w:rsidRPr="00B350C3">
        <w:rPr>
          <w:rFonts w:ascii="宋体" w:hAnsi="宋体"/>
        </w:rPr>
        <w:t>——”</w:t>
      </w:r>
      <w:r w:rsidRPr="00B350C3">
        <w:rPr>
          <w:rFonts w:ascii="宋体" w:hAnsi="宋体"/>
        </w:rPr>
        <w:t>门被轻轻推开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门外是那熟悉的身影。虽然夜色已深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我却感觉到那身影带着光亮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带着温暖。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我回来喽</w:t>
      </w:r>
      <w:r w:rsidRPr="00B350C3">
        <w:rPr>
          <w:rFonts w:ascii="宋体" w:hAnsi="宋体"/>
        </w:rPr>
        <w:t>——”</w:t>
      </w:r>
      <w:r w:rsidRPr="00B350C3">
        <w:rPr>
          <w:rFonts w:ascii="宋体" w:hAnsi="宋体"/>
        </w:rPr>
        <w:t>妈妈快步向我走来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微笑着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轻轻蹲下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紧紧搂住我。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肚子饿了没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冷不冷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一个人在家想妈妈吗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妈妈的双眸中充满无尽的担忧与心疼。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温馨的小屋内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无尽的母爱在荡漾。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后来啊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母爱是那双拭泪的手</w:t>
      </w:r>
      <w:r w:rsidRPr="00B350C3">
        <w:rPr>
          <w:rFonts w:ascii="宋体" w:hAnsi="宋体"/>
        </w:rPr>
        <w:t>——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我拒绝一切光亮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关掉所有的灯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独自忍受着考试失利的心痛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啪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灯照亮了眼前的试卷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我又一次看到了那刺目的分数。于是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我再也无法忍耐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放声大哭。泪眼蒙眬中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妈妈的身影悄然走近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伴我而坐。抬头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妈妈的眼眸中分明满含着疼惜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妈妈</w:t>
      </w:r>
      <w:r w:rsidRPr="00B350C3">
        <w:rPr>
          <w:rFonts w:ascii="宋体" w:hAnsi="宋体"/>
        </w:rPr>
        <w:t>——”</w:t>
      </w:r>
      <w:r w:rsidRPr="00B350C3">
        <w:rPr>
          <w:rFonts w:ascii="宋体" w:hAnsi="宋体"/>
        </w:rPr>
        <w:t>我更加心痛。突然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一双印记着劳累的手慢慢伸向我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瞬间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我的脸好温暖。妈妈的手指轻轻在我的眼角滑过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带走那已变凉的泪水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带来了那满是鼓励的话语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从头再来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哭泣不属于你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要赢得微笑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妈妈相信你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”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那双手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总在黯淡的日子里为我擦亮心情。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而现在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母爱是那幸福的叮咛</w:t>
      </w:r>
      <w:r w:rsidRPr="00B350C3">
        <w:rPr>
          <w:rFonts w:ascii="宋体" w:hAnsi="宋体"/>
        </w:rPr>
        <w:t>——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吃完早餐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妈妈早已为我拿好了书包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在清晨的阳光中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笑着送我。她阳光下的笑容</w:t>
      </w:r>
      <w:r w:rsidRPr="00B350C3">
        <w:rPr>
          <w:rFonts w:ascii="宋体" w:hAnsi="宋体"/>
        </w:rPr>
        <w:t>闪耀着金色的光辉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我被幸福地触动着。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到转弯处要小心啊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中午早点儿回来吃饭啊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于是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我带着清晨阳光般的幸福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奔向学校</w:t>
      </w: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时光点滴逝去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母爱如泉涌来</w:t>
      </w:r>
      <w:r w:rsidRPr="00B350C3">
        <w:rPr>
          <w:rFonts w:ascii="宋体" w:hAnsi="宋体"/>
        </w:rPr>
        <w:t>!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思绪从记忆中回到现实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猛然发现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我离家更近了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离母亲更近了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我不由得加快了脚步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想一下子飞到家中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依偎着母亲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继续让那爱包围着我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永随着我</w:t>
      </w: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点评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巧化名诗领片段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镜头分呈著华章。像电影镜头一样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作者为我们截取了三幅简单小巧、温情弥漫的画面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小屋守望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母爱荡漾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痛哭流涕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母亲拭泪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离别之际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叮咛不断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。特别值得一提的是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作者选用了余光中先生的《乡愁》诗中的三个经典句子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小时</w:t>
      </w:r>
      <w:r w:rsidRPr="00B350C3">
        <w:rPr>
          <w:rFonts w:ascii="宋体" w:hAnsi="宋体"/>
        </w:rPr>
        <w:lastRenderedPageBreak/>
        <w:t>候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后来啊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”“</w:t>
      </w:r>
      <w:r w:rsidRPr="00B350C3">
        <w:rPr>
          <w:rFonts w:ascii="宋体" w:hAnsi="宋体"/>
        </w:rPr>
        <w:t>而现在</w:t>
      </w:r>
      <w:r w:rsidRPr="00B350C3">
        <w:rPr>
          <w:rFonts w:ascii="宋体" w:hAnsi="宋体"/>
        </w:rPr>
        <w:t>……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领起下文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完美和谐地将几个再平常不过的生活片段串接起来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线索清晰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洋溢着浓浓的流年匆匆之感叹、母爱相随之幸福。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6385560" cy="176530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5" name="方框.eps" descr="id:2147488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方框.eps" descr="id:214748838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学习目标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掌握形同神似的仿写要求。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探究和掌握仿写的技巧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并运用到自己的写作实践中。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6" name="方框.eps" descr="id:2147488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方框.eps" descr="id:214748838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学习流程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带着学习目标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认真阅读教材和学案中的学法指导进行自学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为实战写作奠定基础。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根据写作实践的要求进行写作练习。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小组交流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组内批改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推荐优秀作品全班展示。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4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班内交流、点评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自主修改。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7" name="方框.eps" descr="id:2147488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方框.eps" descr="id:214748839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0C3">
        <w:rPr>
          <w:rFonts w:ascii="宋体" w:hAnsi="宋体"/>
        </w:rPr>
        <w:t>学习过程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一、自主学习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 w:cs="宋体" w:hint="eastAsia"/>
        </w:rPr>
        <w:t>◆</w:t>
      </w:r>
      <w:r w:rsidRPr="00B350C3">
        <w:rPr>
          <w:rFonts w:ascii="宋体" w:hAnsi="宋体"/>
        </w:rPr>
        <w:t>学法指导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仿写的时候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切忌生搬硬套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而是应该学会活学活用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如果能够达到学以致用的效果那就最好了。仿写时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要注意范文是怎么样的写作结构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怎么样的写作顺序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怎么样的写作方法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如何遣词造句</w:t>
      </w:r>
      <w:r w:rsidRPr="00B350C3">
        <w:rPr>
          <w:rFonts w:ascii="宋体" w:hAnsi="宋体"/>
        </w:rPr>
        <w:t>……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 w:cs="宋体" w:hint="eastAsia"/>
        </w:rPr>
        <w:t>◆</w:t>
      </w:r>
      <w:r w:rsidRPr="00B350C3">
        <w:rPr>
          <w:rFonts w:ascii="宋体" w:hAnsi="宋体"/>
        </w:rPr>
        <w:t>写法指导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写主要是仿写例文的写作结构、顺序或方法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决不能照抄内容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也不能改头换面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文章的题材自己要重新选择。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写前要认真研读例文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理解内容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总结出例文的写作结构和方法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然后再仿照它考虑自己的选材、布局和表达。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仿写的题材必须是自己熟悉的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千万不能生搬硬套。要在叙述顺序或表现手法上符合例文的样子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其他的方面可以大胆创新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不受约束。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二、写作实践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一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《安塞腰鼓》中运用排比、反复、比喻等修辞手法描写黄土高原上人们打腰鼓时的场景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形成排山倒海的气势。试选择文中的一个片段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模仿其中的修辞手法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描写一个场景。</w:t>
      </w:r>
      <w:r w:rsidRPr="00B350C3">
        <w:rPr>
          <w:rFonts w:ascii="宋体" w:hAnsi="宋体"/>
        </w:rPr>
        <w:t>200</w:t>
      </w:r>
      <w:r w:rsidRPr="00B350C3">
        <w:rPr>
          <w:rFonts w:ascii="宋体" w:hAnsi="宋体"/>
        </w:rPr>
        <w:t>字左右。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找出所选片段中使用的修辞手法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分析作者是如何使用这些修辞手法的。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想想你要描写一个怎样的场景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如何使用这些修辞手法才能收到最好的效果。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二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在各类描写中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心理描写是难度较大的一种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因为</w:t>
      </w:r>
      <w:r w:rsidRPr="00B350C3">
        <w:rPr>
          <w:rFonts w:ascii="宋体" w:hAnsi="宋体"/>
        </w:rPr>
        <w:t>它的描写对象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无影无踪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。鲁迅写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看社戏过程中的心情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莫顿</w:t>
      </w:r>
      <w:r w:rsidRPr="00B350C3">
        <w:rPr>
          <w:rFonts w:ascii="宋体" w:hAnsi="宋体"/>
        </w:rPr>
        <w:t>·</w:t>
      </w:r>
      <w:r w:rsidRPr="00B350C3">
        <w:rPr>
          <w:rFonts w:ascii="宋体" w:hAnsi="宋体"/>
        </w:rPr>
        <w:t>亨特写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爬下悬崖时的心态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都德写</w:t>
      </w: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上课时的心理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方法不一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却都做到了真实可感。选择其中之一加以模仿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写一个心理描写的片段。</w:t>
      </w:r>
      <w:r w:rsidRPr="00B350C3">
        <w:rPr>
          <w:rFonts w:ascii="宋体" w:hAnsi="宋体"/>
        </w:rPr>
        <w:t>200</w:t>
      </w:r>
      <w:r w:rsidRPr="00B350C3">
        <w:rPr>
          <w:rFonts w:ascii="宋体" w:hAnsi="宋体"/>
        </w:rPr>
        <w:t>字左右。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重读《社戏》《走一步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再走一步》《最后一课》的相关段落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归纳描写的方法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如综合运用直接描写与间接描写等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作为自己仿写的指导。</w:t>
      </w:r>
      <w:r w:rsidRPr="00B350C3">
        <w:rPr>
          <w:rFonts w:ascii="宋体" w:hAnsi="宋体"/>
        </w:rPr>
        <w:t xml:space="preserve"> 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选择自己熟悉的写作素材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最好是亲身经历过的心理历程。</w:t>
      </w:r>
      <w:r w:rsidRPr="00B350C3">
        <w:rPr>
          <w:rFonts w:ascii="宋体" w:hAnsi="宋体"/>
        </w:rPr>
        <w:t xml:space="preserve"> 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三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在众多表现亲情的散文中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《背影》《秋天的怀念》都是非常典范的作品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以平实的语言叙写平凡的事件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传达</w:t>
      </w:r>
      <w:r w:rsidRPr="00B350C3">
        <w:rPr>
          <w:rFonts w:ascii="宋体" w:hAnsi="宋体"/>
        </w:rPr>
        <w:t>真挚的情感。模仿这两篇课文的写法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写一篇作文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题目自拟。不少于</w:t>
      </w:r>
      <w:r w:rsidRPr="00B350C3">
        <w:rPr>
          <w:rFonts w:ascii="宋体" w:hAnsi="宋体"/>
        </w:rPr>
        <w:t>600</w:t>
      </w:r>
      <w:r w:rsidRPr="00B350C3">
        <w:rPr>
          <w:rFonts w:ascii="宋体" w:hAnsi="宋体"/>
        </w:rPr>
        <w:t>字。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  <w:color w:val="FF0000"/>
        </w:rPr>
        <w:t>提示</w:t>
      </w:r>
      <w:r w:rsidRPr="00B350C3">
        <w:rPr>
          <w:rFonts w:ascii="宋体" w:hAnsi="宋体"/>
          <w:color w:val="FF0000"/>
        </w:rPr>
        <w:t>:</w:t>
      </w:r>
      <w:r w:rsidRPr="00B350C3">
        <w:rPr>
          <w:rFonts w:ascii="宋体" w:hAnsi="宋体"/>
          <w:b/>
        </w:rPr>
        <w:t>1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重读这两篇课文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借鉴其具体写法。如选择某一形象凝聚情思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推动情节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贯串全</w:t>
      </w:r>
      <w:r w:rsidRPr="00B350C3">
        <w:rPr>
          <w:rFonts w:ascii="宋体" w:hAnsi="宋体"/>
        </w:rPr>
        <w:lastRenderedPageBreak/>
        <w:t>文</w:t>
      </w:r>
      <w:r w:rsidRPr="00B350C3">
        <w:rPr>
          <w:rFonts w:ascii="宋体" w:hAnsi="宋体"/>
        </w:rPr>
        <w:t>;</w:t>
      </w:r>
      <w:r w:rsidRPr="00B350C3">
        <w:rPr>
          <w:rFonts w:ascii="宋体" w:hAnsi="宋体"/>
        </w:rPr>
        <w:t>注意表现自己对所写人物态度、情感的变化等。</w:t>
      </w:r>
      <w:r w:rsidRPr="00B350C3">
        <w:rPr>
          <w:rFonts w:ascii="宋体" w:hAnsi="宋体"/>
        </w:rPr>
        <w:t xml:space="preserve"> 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2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注意观察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调动记忆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选取印象深刻、确有感想的事件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呈现精彩的细节。</w:t>
      </w:r>
      <w:r w:rsidRPr="00B350C3">
        <w:rPr>
          <w:rFonts w:ascii="宋体" w:hAnsi="宋体"/>
        </w:rPr>
        <w:t xml:space="preserve"> 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50C3">
        <w:rPr>
          <w:rFonts w:ascii="宋体" w:hAnsi="宋体"/>
          <w:b/>
        </w:rPr>
        <w:t>3</w:t>
      </w:r>
      <w:r w:rsidRPr="00B350C3">
        <w:rPr>
          <w:rFonts w:ascii="宋体" w:hAnsi="宋体"/>
        </w:rPr>
        <w:t>.</w:t>
      </w:r>
      <w:r w:rsidRPr="00B350C3">
        <w:rPr>
          <w:rFonts w:ascii="宋体" w:hAnsi="宋体"/>
        </w:rPr>
        <w:t>安排好文章的线索与结构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并注意综合运用多种表达方式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让文章更有表现力。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三、小组交流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学习小组内互相批改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推荐优秀作品全班展示。班内交流、点评。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四、自主修改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根据交流点评中出现的问题自主进行修改。</w:t>
      </w:r>
    </w:p>
    <w:p w:rsidR="008E7CF5" w:rsidRPr="00B350C3" w:rsidRDefault="006D1042" w:rsidP="00B350C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五、例文欣赏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一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例文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50C3">
        <w:rPr>
          <w:rFonts w:ascii="宋体" w:hAnsi="宋体"/>
        </w:rPr>
        <w:t>长龙一般排起的是返乡的游子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流星一般驰过的是路上的汽车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鱼儿一般欢跃的是车上的孩子。一路疾驰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一路欢歌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一路笑颜。回家了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回家了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游子们在春节前要回家了。车门打开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孩子们率先从车中冲了出来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就像挣脱牢笼的小鸟儿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张着双臂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迎着蔚蓝的天空。他们笑着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跳着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叫着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即使经过一路长途颠簸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也丝毫没有倦意。故乡的风凛冽而不刺骨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薄雪过后的大地软绵绵的。游子们手里提着大包小包的年货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脸上难掩归家的喜悦。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二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例文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路灯亮了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我的心咯噔一下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糟了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这回又晚了。我慌慌张张向家里跑去。一路上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爸爸黑边眼镜后面那双严厉的眼睛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不时出现在我眼前。我忐忑不安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心里七上八下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像揣着一只小兔子似的。我匆匆地一路小跑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心里不住地埋怨自己</w:t>
      </w:r>
      <w:r w:rsidRPr="00B350C3">
        <w:rPr>
          <w:rFonts w:ascii="宋体" w:hAnsi="宋体"/>
        </w:rPr>
        <w:t>:</w:t>
      </w:r>
      <w:r w:rsidRPr="00B350C3">
        <w:rPr>
          <w:rFonts w:ascii="宋体" w:hAnsi="宋体"/>
        </w:rPr>
        <w:t>前几天爸爸刚说过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放学后要直接回家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不要到别处去玩。可是我刚遵守了几天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就又给忘了。这回爸爸一定会特别生气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说不定还要揍我呢。这时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我放慢了脚步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心想着该怎么办。现在只有一条路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那就是向爸爸承认错误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请他原谅。想到这儿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我又加快了速度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飞快地向家里跑去。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(</w:t>
      </w:r>
      <w:r w:rsidRPr="00B350C3">
        <w:rPr>
          <w:rFonts w:ascii="宋体" w:hAnsi="宋体"/>
        </w:rPr>
        <w:t>三</w:t>
      </w:r>
      <w:r w:rsidRPr="00B350C3">
        <w:rPr>
          <w:rFonts w:ascii="宋体" w:hAnsi="宋体"/>
        </w:rPr>
        <w:t>)</w:t>
      </w:r>
      <w:r w:rsidRPr="00B350C3">
        <w:rPr>
          <w:rFonts w:ascii="宋体" w:hAnsi="宋体"/>
        </w:rPr>
        <w:t>例文</w:t>
      </w:r>
      <w:r w:rsidRPr="00B350C3">
        <w:rPr>
          <w:rFonts w:ascii="宋体" w:hAnsi="宋体"/>
        </w:rPr>
        <w:t>: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50C3">
        <w:rPr>
          <w:rFonts w:ascii="宋体" w:hAnsi="宋体"/>
        </w:rPr>
        <w:t>树下的亲情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下午雪停了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天已经放晴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乡村的小道上留下了九行印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姥姥、妈妈、我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还有一辆三轮车的印。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我和妈</w:t>
      </w:r>
      <w:r w:rsidRPr="00B350C3">
        <w:rPr>
          <w:rFonts w:ascii="宋体" w:hAnsi="宋体"/>
        </w:rPr>
        <w:t>妈要走了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姥姥实在舍不得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因为我们一年顶多回去一两次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而每次走的时候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姥姥都要送我们到村外的田边的那排杨树下。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其实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姥姥恨不得把我和妈妈送到家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妈妈执意不让她远送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姥姥只好把我们送到树下。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在雪地里走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年轻人都很吃力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就更甭说姥姥这古稀之年的老人了。妈妈怕姥姥回去的路上不安全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不让姥姥送了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可姥姥慈祥地笑着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仿佛什么也没听到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仍然费力地推着小三轮车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车斗里装着姥姥亲手种的或做的东西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虽说不值钱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但这不是能用钱衡量的。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乡村的小路又长又窄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好不容易来到了那排大树下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姥姥才把行李递给我们。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快回去吧</w:t>
      </w:r>
      <w:r w:rsidRPr="00B350C3">
        <w:rPr>
          <w:rFonts w:ascii="宋体" w:hAnsi="宋体"/>
        </w:rPr>
        <w:t>!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妈妈催促姥姥。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嗯。好。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姥姥随口答应着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自己却没动。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见姥姥不走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我和妈妈只好上路。走了十几步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我和妈妈停下来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回头望见姥姥还在那里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她背靠着一棵大杨树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北风凛冽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她把双手插进袖筒里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见我们回头看她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她把手抽出来向我们摆了摆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示意我们别停下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然后把手又插回袖筒里。姥姥仍凝望着我们。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冬天的黑夜来得十分快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黑暗在我们的头顶上向两边扩散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只有西边被快下到地平线的夕阳映得通红。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我和妈妈走几步便回头看看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已看不清姥姥了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但她还在那里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只留下了黑影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如同雕像一般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一动不动地站在那里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凝望着我和妈妈。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越来越远了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姥姥的身影完全融入到了大地的黑影中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再也找不出来了。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妈妈停了下来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凝望着那个地方。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妈妈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姥姥还站在那里吗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我也凝望着那里问。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lastRenderedPageBreak/>
        <w:t>“</w:t>
      </w:r>
      <w:r w:rsidRPr="00B350C3">
        <w:rPr>
          <w:rFonts w:ascii="宋体" w:hAnsi="宋体"/>
        </w:rPr>
        <w:t>还在那里。</w:t>
      </w:r>
      <w:r w:rsidRPr="00B350C3">
        <w:rPr>
          <w:rFonts w:ascii="宋体" w:hAnsi="宋体"/>
        </w:rPr>
        <w:t>”</w:t>
      </w:r>
      <w:r w:rsidRPr="00B350C3">
        <w:rPr>
          <w:rFonts w:ascii="宋体" w:hAnsi="宋体"/>
        </w:rPr>
        <w:t>妈妈回过头说。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我怎么看不见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”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“</w:t>
      </w:r>
      <w:r w:rsidRPr="00B350C3">
        <w:rPr>
          <w:rFonts w:ascii="宋体" w:hAnsi="宋体"/>
        </w:rPr>
        <w:t>我能感觉到。</w:t>
      </w:r>
      <w:r w:rsidRPr="00B350C3">
        <w:rPr>
          <w:rFonts w:ascii="宋体" w:hAnsi="宋体"/>
        </w:rPr>
        <w:t>”</w:t>
      </w:r>
    </w:p>
    <w:p w:rsidR="008E7CF5" w:rsidRPr="00B350C3" w:rsidRDefault="006D10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50C3">
        <w:rPr>
          <w:rFonts w:ascii="宋体" w:hAnsi="宋体"/>
        </w:rPr>
        <w:t>感觉到</w:t>
      </w:r>
      <w:r w:rsidRPr="00B350C3">
        <w:rPr>
          <w:rFonts w:ascii="宋体" w:hAnsi="宋体"/>
        </w:rPr>
        <w:t>?</w:t>
      </w:r>
      <w:r w:rsidRPr="00B350C3">
        <w:rPr>
          <w:rFonts w:ascii="宋体" w:hAnsi="宋体"/>
        </w:rPr>
        <w:t>我又凝望着那里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仿佛看到姥姥还在那里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背靠着树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双手插进袖筒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寒风吹乱了她的短发</w:t>
      </w:r>
      <w:r w:rsidRPr="00B350C3">
        <w:rPr>
          <w:rFonts w:ascii="宋体" w:hAnsi="宋体"/>
        </w:rPr>
        <w:t>,</w:t>
      </w:r>
      <w:r w:rsidRPr="00B350C3">
        <w:rPr>
          <w:rFonts w:ascii="宋体" w:hAnsi="宋体"/>
        </w:rPr>
        <w:t>她还在那里凝望着我和妈妈</w:t>
      </w:r>
      <w:r w:rsidRPr="00B350C3">
        <w:rPr>
          <w:rFonts w:ascii="宋体" w:hAnsi="宋体"/>
        </w:rPr>
        <w:t>……</w:t>
      </w:r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</w:p>
    <w:p w:rsidR="008E7CF5" w:rsidRPr="00B350C3" w:rsidRDefault="008E7CF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E7CF5" w:rsidRPr="00B350C3" w:rsidRDefault="008E7CF5">
      <w:pPr>
        <w:rPr>
          <w:rFonts w:ascii="宋体" w:hAnsi="宋体"/>
        </w:rPr>
      </w:pPr>
    </w:p>
    <w:sectPr w:rsidR="008E7CF5" w:rsidRPr="00B350C3" w:rsidSect="008E7CF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042" w:rsidRDefault="006D1042" w:rsidP="00B350C3">
      <w:r>
        <w:separator/>
      </w:r>
    </w:p>
  </w:endnote>
  <w:endnote w:type="continuationSeparator" w:id="1">
    <w:p w:rsidR="006D1042" w:rsidRDefault="006D1042" w:rsidP="00B3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Default="00B350C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Pr="00B350C3" w:rsidRDefault="00B350C3" w:rsidP="00B350C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Default="00B350C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042" w:rsidRDefault="006D1042" w:rsidP="00B350C3">
      <w:r>
        <w:separator/>
      </w:r>
    </w:p>
  </w:footnote>
  <w:footnote w:type="continuationSeparator" w:id="1">
    <w:p w:rsidR="006D1042" w:rsidRDefault="006D1042" w:rsidP="00B35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Default="00B350C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Default="00B350C3" w:rsidP="00B350C3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C3" w:rsidRDefault="00B350C3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6D1042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C305D"/>
    <w:rsid w:val="008D2D98"/>
    <w:rsid w:val="008E7CF5"/>
    <w:rsid w:val="00923E27"/>
    <w:rsid w:val="00925155"/>
    <w:rsid w:val="00975A34"/>
    <w:rsid w:val="00986405"/>
    <w:rsid w:val="009A26D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0C3"/>
    <w:rsid w:val="00B35BBC"/>
    <w:rsid w:val="00BB1ADC"/>
    <w:rsid w:val="00BC77D8"/>
    <w:rsid w:val="00C00D58"/>
    <w:rsid w:val="00C212A2"/>
    <w:rsid w:val="00C6584F"/>
    <w:rsid w:val="00D72A08"/>
    <w:rsid w:val="00DA1A1E"/>
    <w:rsid w:val="00DD06A7"/>
    <w:rsid w:val="00DD7158"/>
    <w:rsid w:val="00E018F3"/>
    <w:rsid w:val="00E74A2D"/>
    <w:rsid w:val="00E85547"/>
    <w:rsid w:val="00E91160"/>
    <w:rsid w:val="00EA4920"/>
    <w:rsid w:val="00EB6A20"/>
    <w:rsid w:val="00F35B11"/>
    <w:rsid w:val="00F639F9"/>
    <w:rsid w:val="00F878F0"/>
    <w:rsid w:val="00FB0024"/>
    <w:rsid w:val="00FE65F0"/>
    <w:rsid w:val="64E4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F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E7CF5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E7CF5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8E7CF5"/>
    <w:rPr>
      <w:vertAlign w:val="superscript"/>
    </w:rPr>
  </w:style>
  <w:style w:type="table" w:styleId="a6">
    <w:name w:val="Table Grid"/>
    <w:basedOn w:val="a1"/>
    <w:uiPriority w:val="59"/>
    <w:qFormat/>
    <w:rsid w:val="008E7CF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E7CF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E7CF5"/>
    <w:rPr>
      <w:sz w:val="18"/>
      <w:szCs w:val="18"/>
    </w:rPr>
  </w:style>
  <w:style w:type="paragraph" w:styleId="a7">
    <w:name w:val="List Paragraph"/>
    <w:basedOn w:val="a"/>
    <w:uiPriority w:val="34"/>
    <w:qFormat/>
    <w:rsid w:val="008E7CF5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E7CF5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8E7CF5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E7CF5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8E7CF5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E7CF5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E7CF5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E7CF5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E7CF5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E7CF5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E7C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B35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B350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9</Pages>
  <Words>1375</Words>
  <Characters>7843</Characters>
  <Application>Microsoft Office Word</Application>
  <DocSecurity>0</DocSecurity>
  <Lines>65</Lines>
  <Paragraphs>18</Paragraphs>
  <ScaleCrop>false</ScaleCrop>
  <Company/>
  <LinksUpToDate>false</LinksUpToDate>
  <CharactersWithSpaces>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2018-04-13T06:08:00Z</dcterms:created>
  <dcterms:modified xsi:type="dcterms:W3CDTF">2018-12-26T04:08:00Z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