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47" w:rsidRPr="00A37A6D" w:rsidRDefault="0082343C" w:rsidP="00A37A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37A6D">
        <w:rPr>
          <w:rFonts w:ascii="宋体" w:eastAsia="宋体" w:hAnsi="宋体"/>
          <w:b/>
          <w:color w:val="FF0000"/>
          <w:sz w:val="28"/>
        </w:rPr>
        <w:t>第</w:t>
      </w:r>
      <w:r w:rsidRPr="00A37A6D">
        <w:rPr>
          <w:rFonts w:ascii="宋体" w:eastAsia="宋体" w:hAnsi="宋体"/>
          <w:b/>
          <w:color w:val="FF0000"/>
          <w:sz w:val="28"/>
        </w:rPr>
        <w:t>1</w:t>
      </w:r>
      <w:r w:rsidRPr="00A37A6D">
        <w:rPr>
          <w:rFonts w:ascii="宋体" w:eastAsia="宋体" w:hAnsi="宋体"/>
          <w:b/>
          <w:color w:val="FF0000"/>
          <w:sz w:val="28"/>
        </w:rPr>
        <w:t>课时</w:t>
      </w:r>
      <w:r w:rsidRPr="00A37A6D">
        <w:rPr>
          <w:rFonts w:ascii="宋体" w:eastAsia="宋体" w:hAnsi="宋体"/>
          <w:b/>
          <w:color w:val="FF0000"/>
          <w:sz w:val="28"/>
        </w:rPr>
        <w:t xml:space="preserve">　</w:t>
      </w:r>
      <w:r w:rsidRPr="00A37A6D">
        <w:rPr>
          <w:rFonts w:ascii="宋体" w:eastAsia="宋体" w:hAnsi="宋体"/>
          <w:b/>
          <w:color w:val="FF0000"/>
          <w:sz w:val="28"/>
        </w:rPr>
        <w:t>探索光合作用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0" name="梳知识H.eps" descr="id:2147486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梳知识H.eps" descr="id:214748673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知识点</w:t>
      </w:r>
      <w:r w:rsidRPr="00A37A6D">
        <w:rPr>
          <w:rFonts w:ascii="宋体" w:eastAsia="宋体" w:hAnsi="宋体"/>
          <w:b/>
          <w:color w:val="000000" w:themeColor="text1"/>
        </w:rPr>
        <w:t>1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光合作用的探索历程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1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海尔蒙特的柳苗实验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1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过程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17</w:t>
      </w:r>
      <w:r w:rsidRPr="00A37A6D">
        <w:rPr>
          <w:rFonts w:ascii="宋体" w:eastAsia="宋体" w:hAnsi="宋体"/>
          <w:color w:val="000000" w:themeColor="text1"/>
        </w:rPr>
        <w:t>世纪上半叶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比利时科学家海尔蒙特将一棵质量为</w:t>
      </w:r>
      <w:r w:rsidRPr="00A37A6D">
        <w:rPr>
          <w:rFonts w:ascii="宋体" w:eastAsia="宋体" w:hAnsi="宋体"/>
          <w:color w:val="000000" w:themeColor="text1"/>
        </w:rPr>
        <w:t>2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3 kg</w:t>
      </w:r>
      <w:r w:rsidRPr="00A37A6D">
        <w:rPr>
          <w:rFonts w:ascii="宋体" w:eastAsia="宋体" w:hAnsi="宋体"/>
          <w:color w:val="000000" w:themeColor="text1"/>
        </w:rPr>
        <w:t>的柳苗栽种到盛有</w:t>
      </w:r>
      <w:r w:rsidRPr="00A37A6D">
        <w:rPr>
          <w:rFonts w:ascii="宋体" w:eastAsia="宋体" w:hAnsi="宋体"/>
          <w:color w:val="000000" w:themeColor="text1"/>
        </w:rPr>
        <w:t>90 kg</w:t>
      </w:r>
      <w:r w:rsidRPr="00A37A6D">
        <w:rPr>
          <w:rFonts w:ascii="宋体" w:eastAsia="宋体" w:hAnsi="宋体"/>
          <w:color w:val="000000" w:themeColor="text1"/>
        </w:rPr>
        <w:t>土壤的木桶中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只用纯净的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雨水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浇灌柳苗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用桶盖盖住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不让灰尘进入。</w:t>
      </w:r>
      <w:r w:rsidRPr="00A37A6D">
        <w:rPr>
          <w:rFonts w:ascii="宋体" w:eastAsia="宋体" w:hAnsi="宋体"/>
          <w:color w:val="000000" w:themeColor="text1"/>
        </w:rPr>
        <w:t>5</w:t>
      </w:r>
      <w:r w:rsidRPr="00A37A6D">
        <w:rPr>
          <w:rFonts w:ascii="宋体" w:eastAsia="宋体" w:hAnsi="宋体"/>
          <w:color w:val="000000" w:themeColor="text1"/>
        </w:rPr>
        <w:t>年后柳树增重了</w:t>
      </w:r>
      <w:r w:rsidRPr="00A37A6D">
        <w:rPr>
          <w:rFonts w:ascii="宋体" w:eastAsia="宋体" w:hAnsi="宋体"/>
          <w:color w:val="000000" w:themeColor="text1"/>
        </w:rPr>
        <w:t>74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5 kg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土壤减少了</w:t>
      </w:r>
      <w:r w:rsidRPr="00A37A6D">
        <w:rPr>
          <w:rFonts w:ascii="宋体" w:eastAsia="宋体" w:hAnsi="宋体"/>
          <w:color w:val="000000" w:themeColor="text1"/>
        </w:rPr>
        <w:t>0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057 kg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结论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柳树生长所需的物质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并不是由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土壤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直接转化来的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才是使植物增重的物质。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2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1771</w:t>
      </w:r>
      <w:r w:rsidRPr="00A37A6D">
        <w:rPr>
          <w:rFonts w:ascii="宋体" w:eastAsia="宋体" w:hAnsi="宋体"/>
          <w:color w:val="000000" w:themeColor="text1"/>
        </w:rPr>
        <w:t>年英国科学家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普利斯特利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通过实验得出结论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蜡烛燃烧会污染空气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使小鼠窒息而死</w:t>
      </w:r>
      <w:r w:rsidRPr="00A37A6D">
        <w:rPr>
          <w:rFonts w:ascii="宋体" w:eastAsia="宋体" w:hAnsi="宋体"/>
          <w:color w:val="000000" w:themeColor="text1"/>
        </w:rPr>
        <w:t>;</w:t>
      </w:r>
      <w:r w:rsidRPr="00A37A6D">
        <w:rPr>
          <w:rFonts w:ascii="宋体" w:eastAsia="宋体" w:hAnsi="宋体"/>
          <w:color w:val="000000" w:themeColor="text1"/>
        </w:rPr>
        <w:t>绿色植物能够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净化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因蜡烛燃烧或动物呼吸而变得污浊的空气。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3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1779</w:t>
      </w:r>
      <w:r w:rsidRPr="00A37A6D">
        <w:rPr>
          <w:rFonts w:ascii="宋体" w:eastAsia="宋体" w:hAnsi="宋体"/>
          <w:color w:val="000000" w:themeColor="text1"/>
        </w:rPr>
        <w:t>年荷兰科学家英格豪斯通过实验证明绿色植物只有在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下才能净化空气。他还发现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光照下的绿色植物能够释放气体。后来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科学家们明确了这种气体是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氧气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4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1782</w:t>
      </w:r>
      <w:r w:rsidRPr="00A37A6D">
        <w:rPr>
          <w:rFonts w:ascii="宋体" w:eastAsia="宋体" w:hAnsi="宋体"/>
          <w:color w:val="000000" w:themeColor="text1"/>
        </w:rPr>
        <w:t>年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瑞士牧师瑟讷比埃通过实验证明植物在光下放出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氧气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的同时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还要吸收空气中的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二氧化碳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1804</w:t>
      </w:r>
      <w:r w:rsidRPr="00A37A6D">
        <w:rPr>
          <w:rFonts w:ascii="宋体" w:eastAsia="宋体" w:hAnsi="宋体"/>
          <w:color w:val="000000" w:themeColor="text1"/>
        </w:rPr>
        <w:t>年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瑞士学者索绪尔发现绿色植物在光下同时还要消耗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5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1864</w:t>
      </w:r>
      <w:r w:rsidRPr="00A37A6D">
        <w:rPr>
          <w:rFonts w:ascii="宋体" w:eastAsia="宋体" w:hAnsi="宋体"/>
          <w:color w:val="000000" w:themeColor="text1"/>
        </w:rPr>
        <w:t>年德国科学家萨克斯通过实验使人们认识到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绿色植物在光照下不仅能够释放氧气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而且能够合成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淀粉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等物质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供给植物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生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长发育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等生命活动利用。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6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1897</w:t>
      </w:r>
      <w:r w:rsidRPr="00A37A6D">
        <w:rPr>
          <w:rFonts w:ascii="宋体" w:eastAsia="宋体" w:hAnsi="宋体"/>
          <w:color w:val="000000" w:themeColor="text1"/>
        </w:rPr>
        <w:t>年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科学家们把绿色植物的上述生理活动称为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光合作用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知识点</w:t>
      </w:r>
      <w:r w:rsidRPr="00A37A6D">
        <w:rPr>
          <w:rFonts w:ascii="宋体" w:eastAsia="宋体" w:hAnsi="宋体"/>
          <w:b/>
          <w:color w:val="000000" w:themeColor="text1"/>
        </w:rPr>
        <w:t>2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探索光合作用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7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活动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验证绿叶在光下合成淀粉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1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暗处理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实验前</w:t>
      </w:r>
      <w:r w:rsidRPr="00A37A6D">
        <w:rPr>
          <w:rFonts w:ascii="宋体" w:eastAsia="宋体" w:hAnsi="宋体"/>
          <w:color w:val="000000" w:themeColor="text1"/>
        </w:rPr>
        <w:t>2~3 d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把盆栽天竺葵或其他绿色植物放于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暗处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目的是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让叶片内原有的淀粉运走或耗尽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部分遮光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在经过暗处理的实验材料上选</w:t>
      </w:r>
      <w:r w:rsidRPr="00A37A6D">
        <w:rPr>
          <w:rFonts w:ascii="宋体" w:eastAsia="宋体" w:hAnsi="宋体"/>
          <w:color w:val="000000" w:themeColor="text1"/>
        </w:rPr>
        <w:t>1~2</w:t>
      </w:r>
      <w:r w:rsidRPr="00A37A6D">
        <w:rPr>
          <w:rFonts w:ascii="宋体" w:eastAsia="宋体" w:hAnsi="宋体"/>
          <w:color w:val="000000" w:themeColor="text1"/>
        </w:rPr>
        <w:t>片生长健壮的叶片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用不透光纸从上、下两面遮盖住叶片的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一部分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目的是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形成对照实验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3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光照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将上述实验材料置于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阳光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下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使部分遮光的叶片接受光照</w:t>
      </w:r>
      <w:r w:rsidRPr="00A37A6D">
        <w:rPr>
          <w:rFonts w:ascii="宋体" w:eastAsia="宋体" w:hAnsi="宋体"/>
          <w:color w:val="000000" w:themeColor="text1"/>
        </w:rPr>
        <w:t>2~3 h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4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脱色处理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摘取一片部分遮光的叶片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除去不透光纸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放入盛有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酒精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的小烧杯里。将小烧杯置于盛有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开水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的大烧杯中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用酒精灯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水浴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加热。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5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漂洗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待叶片由绿色变成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黄白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色后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取出叶片用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清水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漂洗。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6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滴碘液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将漂洗干净的叶片平铺在培养皿中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滴加几滴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碘液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。片刻后洗去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碘液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结果发现叶片遮光部分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不变蓝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未遮光部分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变蓝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7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实验结论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淀粉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是光合作用的产物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是光合作用的必需条件。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8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检验光合作用释放氧气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把盛有金鱼藻和水的烧杯置于阳光下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收集所产生的气体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该气体能使</w:t>
      </w:r>
      <w:r w:rsidRPr="00A37A6D">
        <w:rPr>
          <w:rFonts w:ascii="宋体" w:eastAsia="宋体" w:hAnsi="宋体"/>
          <w:color w:val="000000" w:themeColor="text1"/>
        </w:rPr>
        <w:t>带火星的小木条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复燃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说明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氧气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也是光合作用的产物。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9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验证植物进行光合作用需要叶绿素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盆栽银边天竺葵在光下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只有叶片的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绿色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部分能合成淀粉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银边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(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边缘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)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部分不能合成淀粉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从而说明光合作用需要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叶绿素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10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科学家通过实验进一步证实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二氧化碳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和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水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是光合作用的原料。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1" name="练基础H.eps" descr="id:2147486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练基础H.eps" descr="id:214748674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知识点</w:t>
      </w:r>
      <w:r w:rsidRPr="00A37A6D">
        <w:rPr>
          <w:rFonts w:ascii="宋体" w:eastAsia="宋体" w:hAnsi="宋体"/>
          <w:b/>
          <w:color w:val="000000" w:themeColor="text1"/>
        </w:rPr>
        <w:t>1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光合作用的探索历程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1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比利时科学家海尔蒙特柳苗实验没有考虑到的因素是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D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光照</w:t>
      </w:r>
      <w:r w:rsidRPr="00A37A6D">
        <w:rPr>
          <w:rFonts w:ascii="宋体" w:eastAsia="宋体" w:hAnsi="宋体"/>
          <w:color w:val="000000" w:themeColor="text1"/>
        </w:rPr>
        <w:tab/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土壤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水分</w:t>
      </w:r>
      <w:r w:rsidRPr="00A37A6D">
        <w:rPr>
          <w:rFonts w:ascii="宋体" w:eastAsia="宋体" w:hAnsi="宋体"/>
          <w:color w:val="000000" w:themeColor="text1"/>
        </w:rPr>
        <w:tab/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空气成分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知识点</w:t>
      </w:r>
      <w:r w:rsidRPr="00A37A6D">
        <w:rPr>
          <w:rFonts w:ascii="宋体" w:eastAsia="宋体" w:hAnsi="宋体"/>
          <w:b/>
          <w:color w:val="000000" w:themeColor="text1"/>
        </w:rPr>
        <w:t>2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探索光合作用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2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绿色植物能够进行光合作用的部位是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C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整个植物体</w:t>
      </w:r>
      <w:r w:rsidRPr="00A37A6D">
        <w:rPr>
          <w:rFonts w:ascii="宋体" w:eastAsia="宋体" w:hAnsi="宋体"/>
          <w:color w:val="000000" w:themeColor="text1"/>
        </w:rPr>
        <w:tab/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绿色的叶片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所有绿色部分</w:t>
      </w:r>
      <w:r w:rsidRPr="00A37A6D">
        <w:rPr>
          <w:rFonts w:ascii="宋体" w:eastAsia="宋体" w:hAnsi="宋体"/>
          <w:color w:val="000000" w:themeColor="text1"/>
        </w:rPr>
        <w:tab/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只有茎和叶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2" name="练提能H.eps" descr="id:2147486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练提能H.eps" descr="id:214748675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lastRenderedPageBreak/>
        <w:t>1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3" name="DX.eps" descr="id:2147486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DX.eps" descr="id:214748675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A6D">
        <w:rPr>
          <w:rFonts w:ascii="宋体" w:eastAsia="宋体" w:hAnsi="宋体"/>
          <w:color w:val="000000" w:themeColor="text1"/>
        </w:rPr>
        <w:t>导学号</w:t>
      </w:r>
      <w:r w:rsidRPr="00A37A6D">
        <w:rPr>
          <w:rFonts w:ascii="宋体" w:eastAsia="宋体" w:hAnsi="宋体"/>
          <w:color w:val="000000" w:themeColor="text1"/>
        </w:rPr>
        <w:t>71384071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2017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广东东莞月考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在验证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绿叶在光照下制造淀粉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的实验中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说法错误的是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C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实验前应将天竺葵放在暗处一昼夜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脱色过程中应把叶片放到酒精中隔水加热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滴加碘液后未漂洗便直接观察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遮光时应用不透光的黑纸或铝箔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2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4" name="DX.eps" descr="id:2147486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DX.eps" descr="id:214748676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A6D">
        <w:rPr>
          <w:rFonts w:ascii="宋体" w:eastAsia="宋体" w:hAnsi="宋体"/>
          <w:color w:val="000000" w:themeColor="text1"/>
        </w:rPr>
        <w:t>导学号</w:t>
      </w:r>
      <w:r w:rsidRPr="00A37A6D">
        <w:rPr>
          <w:rFonts w:ascii="宋体" w:eastAsia="宋体" w:hAnsi="宋体"/>
          <w:color w:val="000000" w:themeColor="text1"/>
        </w:rPr>
        <w:t>71384072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2017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广东梅州月考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在验证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绿叶在光下制造淀粉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的实验中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要对图甲的叶片进行脱色处理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处理方法如图乙所示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图乙中大烧杯内盛放液体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小烧杯内盛放液体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下列说法正确的是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C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98065" cy="964565"/>
            <wp:effectExtent l="0" t="0" r="0" b="0"/>
            <wp:docPr id="55" name="A11.eps" descr="id:2147486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A11.eps" descr="id:214748677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液体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、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都是清水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液体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、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都是酒精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液体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是清水、液体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是酒精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液体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是酒精、液体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是清水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3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6" name="DX.eps" descr="id:2147486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DX.eps" descr="id:214748677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A6D">
        <w:rPr>
          <w:rFonts w:ascii="宋体" w:eastAsia="宋体" w:hAnsi="宋体"/>
          <w:color w:val="000000" w:themeColor="text1"/>
        </w:rPr>
        <w:t>导学号</w:t>
      </w:r>
      <w:r w:rsidRPr="00A37A6D">
        <w:rPr>
          <w:rFonts w:ascii="宋体" w:eastAsia="宋体" w:hAnsi="宋体"/>
          <w:color w:val="000000" w:themeColor="text1"/>
        </w:rPr>
        <w:t>71384073</w:t>
      </w:r>
      <w:r w:rsidRPr="00A37A6D">
        <w:rPr>
          <w:rFonts w:ascii="宋体" w:eastAsia="宋体" w:hAnsi="宋体"/>
          <w:color w:val="000000" w:themeColor="text1"/>
        </w:rPr>
        <w:t>在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绿叶在光下制造淀粉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的实验中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在验证实验结果以前要用酒精脱去叶绿素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目的是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C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避免叶子继续进行光合作用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干扰实验结果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增加叶片内淀粉的含量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避免叶绿素颜色干扰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造成结果不明显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减少叶片内淀粉的含量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33170" cy="1054735"/>
            <wp:effectExtent l="0" t="0" r="0" b="0"/>
            <wp:docPr id="57" name="A12.eps" descr="id:2147486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A12.eps" descr="id:214748678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3720" cy="10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4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8" name="DX.eps" descr="id:2147486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DX.eps" descr="id:214748679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A6D">
        <w:rPr>
          <w:rFonts w:ascii="宋体" w:eastAsia="宋体" w:hAnsi="宋体"/>
          <w:color w:val="000000" w:themeColor="text1"/>
        </w:rPr>
        <w:t>导学号</w:t>
      </w:r>
      <w:r w:rsidRPr="00A37A6D">
        <w:rPr>
          <w:rFonts w:ascii="宋体" w:eastAsia="宋体" w:hAnsi="宋体"/>
          <w:color w:val="000000" w:themeColor="text1"/>
        </w:rPr>
        <w:t>71384075</w:t>
      </w:r>
      <w:r w:rsidRPr="00A37A6D">
        <w:rPr>
          <w:rFonts w:ascii="宋体" w:eastAsia="宋体" w:hAnsi="宋体"/>
          <w:color w:val="000000" w:themeColor="text1"/>
        </w:rPr>
        <w:t>如图若将某植株一片叶的主脉切断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图中甲</w:t>
      </w:r>
      <w:r w:rsidRPr="00A37A6D">
        <w:rPr>
          <w:rFonts w:ascii="宋体" w:eastAsia="宋体" w:hAnsi="宋体"/>
          <w:color w:val="000000" w:themeColor="text1"/>
        </w:rPr>
        <w:t>),</w:t>
      </w:r>
      <w:r w:rsidRPr="00A37A6D">
        <w:rPr>
          <w:rFonts w:ascii="宋体" w:eastAsia="宋体" w:hAnsi="宋体"/>
          <w:color w:val="000000" w:themeColor="text1"/>
        </w:rPr>
        <w:t>另一片叶两面都贴上不透明的锡箔纸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图中乙</w:t>
      </w:r>
      <w:r w:rsidRPr="00A37A6D">
        <w:rPr>
          <w:rFonts w:ascii="宋体" w:eastAsia="宋体" w:hAnsi="宋体"/>
          <w:color w:val="000000" w:themeColor="text1"/>
        </w:rPr>
        <w:t>),</w:t>
      </w:r>
      <w:r w:rsidRPr="00A37A6D">
        <w:rPr>
          <w:rFonts w:ascii="宋体" w:eastAsia="宋体" w:hAnsi="宋体"/>
          <w:color w:val="000000" w:themeColor="text1"/>
        </w:rPr>
        <w:t>黑暗中放置</w:t>
      </w:r>
      <w:r w:rsidRPr="00A37A6D">
        <w:rPr>
          <w:rFonts w:ascii="宋体" w:eastAsia="宋体" w:hAnsi="宋体"/>
          <w:color w:val="000000" w:themeColor="text1"/>
        </w:rPr>
        <w:t>24</w:t>
      </w:r>
      <w:r w:rsidRPr="00A37A6D">
        <w:rPr>
          <w:rFonts w:ascii="宋体" w:eastAsia="宋体" w:hAnsi="宋体"/>
          <w:color w:val="000000" w:themeColor="text1"/>
        </w:rPr>
        <w:t>小时后再光照</w:t>
      </w:r>
      <w:r w:rsidRPr="00A37A6D">
        <w:rPr>
          <w:rFonts w:ascii="宋体" w:eastAsia="宋体" w:hAnsi="宋体"/>
          <w:color w:val="000000" w:themeColor="text1"/>
        </w:rPr>
        <w:t>4</w:t>
      </w:r>
      <w:r w:rsidRPr="00A37A6D">
        <w:rPr>
          <w:rFonts w:ascii="宋体" w:eastAsia="宋体" w:hAnsi="宋体"/>
          <w:color w:val="000000" w:themeColor="text1"/>
        </w:rPr>
        <w:t>小时</w:t>
      </w:r>
      <w:r w:rsidRPr="00A37A6D">
        <w:rPr>
          <w:rFonts w:ascii="宋体" w:eastAsia="宋体" w:hAnsi="宋体"/>
          <w:color w:val="000000" w:themeColor="text1"/>
        </w:rPr>
        <w:t>;</w:t>
      </w:r>
      <w:r w:rsidRPr="00A37A6D">
        <w:rPr>
          <w:rFonts w:ascii="宋体" w:eastAsia="宋体" w:hAnsi="宋体"/>
          <w:color w:val="000000" w:themeColor="text1"/>
        </w:rPr>
        <w:t>取下两叶经脱色后用碘液处理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发现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部位呈棕褐色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部位呈蓝黑色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/>
          <w:color w:val="000000" w:themeColor="text1"/>
        </w:rPr>
        <w:t>部位不呈蓝黑色。以上实验能够证明光合作用需要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C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水和二氧化碳</w:t>
      </w:r>
      <w:r w:rsidRPr="00A37A6D">
        <w:rPr>
          <w:rFonts w:ascii="宋体" w:eastAsia="宋体" w:hAnsi="宋体"/>
          <w:color w:val="000000" w:themeColor="text1"/>
        </w:rPr>
        <w:tab/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叶绿素和阳光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水和阳光</w:t>
      </w:r>
      <w:r w:rsidRPr="00A37A6D">
        <w:rPr>
          <w:rFonts w:ascii="宋体" w:eastAsia="宋体" w:hAnsi="宋体"/>
          <w:color w:val="000000" w:themeColor="text1"/>
        </w:rPr>
        <w:tab/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水和叶绿素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5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9" name="DX.eps" descr="id:2147486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DX.eps" descr="id:214748680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A6D">
        <w:rPr>
          <w:rFonts w:ascii="宋体" w:eastAsia="宋体" w:hAnsi="宋体"/>
          <w:color w:val="000000" w:themeColor="text1"/>
        </w:rPr>
        <w:t>导学号</w:t>
      </w:r>
      <w:r w:rsidRPr="00A37A6D">
        <w:rPr>
          <w:rFonts w:ascii="宋体" w:eastAsia="宋体" w:hAnsi="宋体"/>
          <w:color w:val="000000" w:themeColor="text1"/>
        </w:rPr>
        <w:t>71384076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2017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河南平顶山期末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在</w:t>
      </w:r>
      <w:r w:rsidRPr="00A37A6D">
        <w:rPr>
          <w:rFonts w:ascii="宋体" w:eastAsia="宋体" w:hAnsi="宋体"/>
          <w:color w:val="000000" w:themeColor="text1"/>
        </w:rPr>
        <w:t>18</w:t>
      </w:r>
      <w:r w:rsidRPr="00A37A6D">
        <w:rPr>
          <w:rFonts w:ascii="宋体" w:eastAsia="宋体" w:hAnsi="宋体"/>
          <w:color w:val="000000" w:themeColor="text1"/>
        </w:rPr>
        <w:t>世纪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某科学家在探究绿色植物的光合作用过程中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做了如下实验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实验装置、材料、操作方法如图。实验结果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甲玻璃罩内的蜡烛很快熄灭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乙玻璃罩内的蜡烛能持续地燃烧。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84605" cy="1054735"/>
            <wp:effectExtent l="0" t="0" r="0" b="0"/>
            <wp:docPr id="60" name="A13.eps" descr="id:2147486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A13.eps" descr="id:214748680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5200" cy="10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1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从探究实验的基本要求看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实验中的变量是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绿色植物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(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或花、植物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)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科学家设计该实验所提出的探究的问题应是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绿色植物的光合作用释放氧气吗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(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或绿色植物释放氧气吗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)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?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3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实验结果说明了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绿色植物的光合作用释放氧气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lastRenderedPageBreak/>
        <w:t>(</w:t>
      </w:r>
      <w:r w:rsidRPr="00A37A6D">
        <w:rPr>
          <w:rFonts w:ascii="宋体" w:eastAsia="宋体" w:hAnsi="宋体"/>
          <w:color w:val="000000" w:themeColor="text1"/>
        </w:rPr>
        <w:t>4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如果实验时将甲、乙玻璃罩用黑布罩住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实验结果是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甲、乙两玻璃罩内的蜡烛都熄灭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(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或乙玻璃罩内的蜡烛也熄灭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)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该实验结果说明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没有光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,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绿色植物不能产生氧气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(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或绿色植物的光合作用需要光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)(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或光是绿色植物光合作用的条件等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)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61" name="练中考H.eps" descr="id:2147486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练中考H.eps" descr="id:214748681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1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2016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江苏连云港中考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关于用天竺葵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探究阳光在植物生长中的作用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的实验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有关说法正确的是</w:t>
      </w:r>
      <w:r w:rsidRPr="00A37A6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遮光处理之前要将天竺葵暗处理一昼夜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实验中的变量是光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需要在低温下进行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实验结果应该是茎叶遮光的部分呈蓝色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本实验能证明光合作用产生淀粉和氧气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2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2016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广东茂名中考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下面是对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绿叶在光下制造淀粉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实验的相关描述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其中不正确的是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该实验的原理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淀粉遇碘变蓝色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该实验的步骤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遮光</w:t>
      </w:r>
      <w:r w:rsidRPr="00A37A6D">
        <w:rPr>
          <w:rFonts w:ascii="宋体" w:eastAsia="宋体" w:hAnsi="宋体" w:cs="Times New Roman"/>
          <w:color w:val="000000" w:themeColor="text1"/>
        </w:rPr>
        <w:t>→</w:t>
      </w:r>
      <w:r w:rsidRPr="00A37A6D">
        <w:rPr>
          <w:rFonts w:ascii="宋体" w:eastAsia="宋体" w:hAnsi="宋体"/>
          <w:color w:val="000000" w:themeColor="text1"/>
        </w:rPr>
        <w:t>照光</w:t>
      </w:r>
      <w:r w:rsidRPr="00A37A6D">
        <w:rPr>
          <w:rFonts w:ascii="宋体" w:eastAsia="宋体" w:hAnsi="宋体" w:cs="Times New Roman"/>
          <w:color w:val="000000" w:themeColor="text1"/>
        </w:rPr>
        <w:t>→</w:t>
      </w:r>
      <w:r w:rsidRPr="00A37A6D">
        <w:rPr>
          <w:rFonts w:ascii="宋体" w:eastAsia="宋体" w:hAnsi="宋体"/>
          <w:color w:val="000000" w:themeColor="text1"/>
        </w:rPr>
        <w:t>脱色</w:t>
      </w:r>
      <w:r w:rsidRPr="00A37A6D">
        <w:rPr>
          <w:rFonts w:ascii="宋体" w:eastAsia="宋体" w:hAnsi="宋体" w:cs="Times New Roman"/>
          <w:color w:val="000000" w:themeColor="text1"/>
        </w:rPr>
        <w:t>→</w:t>
      </w:r>
      <w:r w:rsidRPr="00A37A6D">
        <w:rPr>
          <w:rFonts w:ascii="宋体" w:eastAsia="宋体" w:hAnsi="宋体"/>
          <w:color w:val="000000" w:themeColor="text1"/>
        </w:rPr>
        <w:t>漂洗</w:t>
      </w:r>
      <w:r w:rsidRPr="00A37A6D">
        <w:rPr>
          <w:rFonts w:ascii="宋体" w:eastAsia="宋体" w:hAnsi="宋体" w:cs="Times New Roman"/>
          <w:color w:val="000000" w:themeColor="text1"/>
        </w:rPr>
        <w:t>→</w:t>
      </w:r>
      <w:r w:rsidRPr="00A37A6D">
        <w:rPr>
          <w:rFonts w:ascii="宋体" w:eastAsia="宋体" w:hAnsi="宋体"/>
          <w:color w:val="000000" w:themeColor="text1"/>
        </w:rPr>
        <w:t>滴加碘液鉴别</w:t>
      </w:r>
      <w:r w:rsidRPr="00A37A6D">
        <w:rPr>
          <w:rFonts w:ascii="宋体" w:eastAsia="宋体" w:hAnsi="宋体" w:cs="Times New Roman"/>
          <w:color w:val="000000" w:themeColor="text1"/>
        </w:rPr>
        <w:t>→</w:t>
      </w:r>
      <w:r w:rsidRPr="00A37A6D">
        <w:rPr>
          <w:rFonts w:ascii="宋体" w:eastAsia="宋体" w:hAnsi="宋体"/>
          <w:color w:val="000000" w:themeColor="text1"/>
        </w:rPr>
        <w:t>漂洗</w:t>
      </w:r>
      <w:r w:rsidRPr="00A37A6D">
        <w:rPr>
          <w:rFonts w:ascii="宋体" w:eastAsia="宋体" w:hAnsi="宋体" w:cs="Times New Roman"/>
          <w:color w:val="000000" w:themeColor="text1"/>
        </w:rPr>
        <w:t>→</w:t>
      </w:r>
      <w:r w:rsidRPr="00A37A6D">
        <w:rPr>
          <w:rFonts w:ascii="宋体" w:eastAsia="宋体" w:hAnsi="宋体"/>
          <w:color w:val="000000" w:themeColor="text1"/>
        </w:rPr>
        <w:t>观察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该实验的现象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遮光部分不变蓝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照光部分变蓝色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该实验的结论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光是光合作用的必要条件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淀粉是光合作用的产物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3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2016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湖南岳阳中考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下列关于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绿叶在光下制造有机物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实验的叙述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正确的是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把天竺葵放在黑暗处一昼夜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用黑纸片把叶片的上面遮盖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把叶片放入盛有清水的小烧杯中隔水加热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该实验证明叶绿体是光合作用的场所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b/>
          <w:color w:val="000000" w:themeColor="text1"/>
        </w:rPr>
        <w:t>4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62" name="DX.eps" descr="id:2147486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DX.eps" descr="id:214748682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A6D">
        <w:rPr>
          <w:rFonts w:ascii="宋体" w:eastAsia="宋体" w:hAnsi="宋体"/>
          <w:color w:val="000000" w:themeColor="text1"/>
        </w:rPr>
        <w:t>导学号</w:t>
      </w:r>
      <w:r w:rsidRPr="00A37A6D">
        <w:rPr>
          <w:rFonts w:ascii="宋体" w:eastAsia="宋体" w:hAnsi="宋体"/>
          <w:color w:val="000000" w:themeColor="text1"/>
        </w:rPr>
        <w:t>71384077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2016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山东烟台中考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生物小组将放置暗处一昼夜的银边天竺葵做如图处理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光照一段时间后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取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、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两叶片脱色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漂洗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滴加碘液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对实验现象及解释正确的是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b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)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08200" cy="1105535"/>
            <wp:effectExtent l="0" t="0" r="0" b="0"/>
            <wp:docPr id="63" name="A14.eps" descr="id:2147486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A14.eps" descr="id:214748682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8520" cy="110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叶片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中间变蓝而边缘不变蓝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说明光合作用的场所是叶绿体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叶片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变蓝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说明光合作用的产物是淀粉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C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叶片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变蓝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说明</w:t>
      </w:r>
      <w:r w:rsidRPr="00A37A6D">
        <w:rPr>
          <w:rFonts w:ascii="宋体" w:eastAsia="宋体" w:hAnsi="宋体"/>
          <w:color w:val="000000" w:themeColor="text1"/>
        </w:rPr>
        <w:t>CO</w:t>
      </w:r>
      <w:r w:rsidRPr="00A37A6D">
        <w:rPr>
          <w:rFonts w:ascii="宋体" w:eastAsia="宋体" w:hAnsi="宋体"/>
          <w:color w:val="000000" w:themeColor="text1"/>
          <w:vertAlign w:val="subscript"/>
        </w:rPr>
        <w:t>2</w:t>
      </w:r>
      <w:r w:rsidRPr="00A37A6D">
        <w:rPr>
          <w:rFonts w:ascii="宋体" w:eastAsia="宋体" w:hAnsi="宋体"/>
          <w:color w:val="000000" w:themeColor="text1"/>
        </w:rPr>
        <w:t>是光合作用的原料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D</w:t>
      </w:r>
      <w:r w:rsidRPr="00A37A6D">
        <w:rPr>
          <w:rFonts w:ascii="宋体" w:eastAsia="宋体" w:hAnsi="宋体" w:cs="Times New Roman"/>
          <w:color w:val="000000" w:themeColor="text1"/>
        </w:rPr>
        <w:t>.</w:t>
      </w:r>
      <w:r w:rsidRPr="00A37A6D">
        <w:rPr>
          <w:rFonts w:ascii="宋体" w:eastAsia="宋体" w:hAnsi="宋体"/>
          <w:color w:val="000000" w:themeColor="text1"/>
        </w:rPr>
        <w:t>叶片</w:t>
      </w:r>
      <w:r w:rsidRPr="00A37A6D">
        <w:rPr>
          <w:rFonts w:ascii="宋体" w:eastAsia="宋体" w:hAnsi="宋体"/>
          <w:color w:val="000000" w:themeColor="text1"/>
        </w:rPr>
        <w:t>A</w:t>
      </w:r>
      <w:r w:rsidRPr="00A37A6D">
        <w:rPr>
          <w:rFonts w:ascii="宋体" w:eastAsia="宋体" w:hAnsi="宋体"/>
          <w:color w:val="000000" w:themeColor="text1"/>
        </w:rPr>
        <w:t>变蓝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叶片</w:t>
      </w:r>
      <w:r w:rsidRPr="00A37A6D">
        <w:rPr>
          <w:rFonts w:ascii="宋体" w:eastAsia="宋体" w:hAnsi="宋体"/>
          <w:color w:val="000000" w:themeColor="text1"/>
        </w:rPr>
        <w:t>B</w:t>
      </w:r>
      <w:r w:rsidRPr="00A37A6D">
        <w:rPr>
          <w:rFonts w:ascii="宋体" w:eastAsia="宋体" w:hAnsi="宋体"/>
          <w:color w:val="000000" w:themeColor="text1"/>
        </w:rPr>
        <w:t>不变蓝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说明透明塑料袋阻隔了阳光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64" name="练素养H.eps" descr="id:2147486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练素养H.eps" descr="id:214748683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65" name="DX.eps" descr="id:2147486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DX.eps" descr="id:214748684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A6D">
        <w:rPr>
          <w:rFonts w:ascii="宋体" w:eastAsia="宋体" w:hAnsi="宋体"/>
          <w:color w:val="000000" w:themeColor="text1"/>
        </w:rPr>
        <w:t>导学号</w:t>
      </w:r>
      <w:r w:rsidRPr="00A37A6D">
        <w:rPr>
          <w:rFonts w:ascii="宋体" w:eastAsia="宋体" w:hAnsi="宋体"/>
          <w:color w:val="000000" w:themeColor="text1"/>
        </w:rPr>
        <w:t>71384078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2017</w:t>
      </w:r>
      <w:r w:rsidRPr="00A37A6D">
        <w:rPr>
          <w:rFonts w:ascii="宋体" w:eastAsia="宋体" w:hAnsi="宋体" w:cs="Times New Roman"/>
          <w:color w:val="000000" w:themeColor="text1"/>
        </w:rPr>
        <w:t>·</w:t>
      </w:r>
      <w:r w:rsidRPr="00A37A6D">
        <w:rPr>
          <w:rFonts w:ascii="宋体" w:eastAsia="宋体" w:hAnsi="宋体"/>
          <w:color w:val="000000" w:themeColor="text1"/>
        </w:rPr>
        <w:t>广西柳州期末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在学习了光合作用的知识后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某实验小组对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二氧化碳是不是植物光合作用必需的原料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进行了探究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设计如图装置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注</w:t>
      </w:r>
      <w:r w:rsidRPr="00A37A6D">
        <w:rPr>
          <w:rFonts w:ascii="宋体" w:eastAsia="宋体" w:hAnsi="宋体"/>
          <w:color w:val="000000" w:themeColor="text1"/>
        </w:rPr>
        <w:t>:</w:t>
      </w:r>
      <w:r w:rsidRPr="00A37A6D">
        <w:rPr>
          <w:rFonts w:ascii="宋体" w:eastAsia="宋体" w:hAnsi="宋体"/>
          <w:color w:val="000000" w:themeColor="text1"/>
        </w:rPr>
        <w:t>氢氧化钠溶液能吸收二氧化碳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。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09240" cy="982980"/>
            <wp:effectExtent l="0" t="0" r="0" b="0"/>
            <wp:docPr id="66" name="A15.eps" descr="id:2147486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A15.eps" descr="id:214748684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0980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实验步骤如下</w:t>
      </w:r>
      <w:r w:rsidRPr="00A37A6D">
        <w:rPr>
          <w:rFonts w:ascii="宋体" w:eastAsia="宋体" w:hAnsi="宋体"/>
          <w:color w:val="000000" w:themeColor="text1"/>
        </w:rPr>
        <w:t>: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 w:cs="宋体" w:hint="eastAsia"/>
          <w:color w:val="000000" w:themeColor="text1"/>
        </w:rPr>
        <w:t>①</w:t>
      </w:r>
      <w:r w:rsidRPr="00A37A6D">
        <w:rPr>
          <w:rFonts w:ascii="宋体" w:eastAsia="宋体" w:hAnsi="宋体"/>
          <w:color w:val="000000" w:themeColor="text1"/>
        </w:rPr>
        <w:t>将完全相同的两株植物放在黑暗处一昼夜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按图所示装置放在阳光下</w:t>
      </w:r>
      <w:r w:rsidRPr="00A37A6D">
        <w:rPr>
          <w:rFonts w:ascii="宋体" w:eastAsia="宋体" w:hAnsi="宋体"/>
          <w:color w:val="000000" w:themeColor="text1"/>
        </w:rPr>
        <w:t>2</w:t>
      </w:r>
      <w:r w:rsidRPr="00A37A6D">
        <w:rPr>
          <w:rFonts w:ascii="宋体" w:eastAsia="宋体" w:hAnsi="宋体"/>
          <w:color w:val="000000" w:themeColor="text1"/>
        </w:rPr>
        <w:t>小时。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 w:cs="宋体" w:hint="eastAsia"/>
          <w:color w:val="000000" w:themeColor="text1"/>
        </w:rPr>
        <w:t>②</w:t>
      </w:r>
      <w:r w:rsidRPr="00A37A6D">
        <w:rPr>
          <w:rFonts w:ascii="宋体" w:eastAsia="宋体" w:hAnsi="宋体"/>
          <w:color w:val="000000" w:themeColor="text1"/>
        </w:rPr>
        <w:t>分别取下甲、乙装置中相同位置、相同大小的一片叶子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放在盛有酒精的小烧杯中隔水加热。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 w:cs="宋体" w:hint="eastAsia"/>
          <w:color w:val="000000" w:themeColor="text1"/>
        </w:rPr>
        <w:t>③</w:t>
      </w:r>
      <w:r w:rsidRPr="00A37A6D">
        <w:rPr>
          <w:rFonts w:ascii="宋体" w:eastAsia="宋体" w:hAnsi="宋体"/>
          <w:color w:val="000000" w:themeColor="text1"/>
        </w:rPr>
        <w:t>用清水漂洗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滴加碘液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进行观察。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请分析回答下列问题。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1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甲、乙两装置中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甲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装置中有二氧化碳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成为对照组。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lastRenderedPageBreak/>
        <w:t>(</w:t>
      </w:r>
      <w:r w:rsidRPr="00A37A6D">
        <w:rPr>
          <w:rFonts w:ascii="宋体" w:eastAsia="宋体" w:hAnsi="宋体"/>
          <w:color w:val="000000" w:themeColor="text1"/>
        </w:rPr>
        <w:t>2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将植物放在黑暗处一昼夜的目的是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将叶片内原有的淀粉运走或耗尽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3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滴加碘液后会变蓝的是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甲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装置的叶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可得出的结论是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二氧化碳是光合作用的原料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。</w:t>
      </w:r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8234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4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若该小组再增加一组丙装置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和甲装置完全一样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但放在黑暗处一昼夜后不见光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然后取下一片叶子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第</w:t>
      </w:r>
      <w:r w:rsidRPr="00A37A6D">
        <w:rPr>
          <w:rFonts w:ascii="宋体" w:eastAsia="宋体" w:hAnsi="宋体" w:cs="宋体" w:hint="eastAsia"/>
          <w:color w:val="000000" w:themeColor="text1"/>
        </w:rPr>
        <w:t>②③</w:t>
      </w:r>
      <w:r w:rsidRPr="00A37A6D">
        <w:rPr>
          <w:rFonts w:ascii="宋体" w:eastAsia="宋体" w:hAnsi="宋体"/>
          <w:color w:val="000000" w:themeColor="text1"/>
        </w:rPr>
        <w:t>步骤相同</w:t>
      </w:r>
      <w:r w:rsidRPr="00A37A6D">
        <w:rPr>
          <w:rFonts w:ascii="宋体" w:eastAsia="宋体" w:hAnsi="宋体"/>
          <w:color w:val="000000" w:themeColor="text1"/>
        </w:rPr>
        <w:t>,</w:t>
      </w:r>
      <w:r w:rsidRPr="00A37A6D">
        <w:rPr>
          <w:rFonts w:ascii="宋体" w:eastAsia="宋体" w:hAnsi="宋体"/>
          <w:color w:val="000000" w:themeColor="text1"/>
        </w:rPr>
        <w:t>则丙装置的叶片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>不变蓝</w:t>
      </w:r>
      <w:r w:rsidRPr="00A37A6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A37A6D">
        <w:rPr>
          <w:rFonts w:ascii="宋体" w:eastAsia="宋体" w:hAnsi="宋体"/>
          <w:color w:val="000000" w:themeColor="text1"/>
        </w:rPr>
        <w:t>(</w:t>
      </w:r>
      <w:r w:rsidRPr="00A37A6D">
        <w:rPr>
          <w:rFonts w:ascii="宋体" w:eastAsia="宋体" w:hAnsi="宋体"/>
          <w:color w:val="000000" w:themeColor="text1"/>
        </w:rPr>
        <w:t>填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变蓝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或</w:t>
      </w:r>
      <w:r w:rsidRPr="00A37A6D">
        <w:rPr>
          <w:rFonts w:ascii="宋体" w:eastAsia="宋体" w:hAnsi="宋体" w:cs="Times New Roman"/>
          <w:color w:val="000000" w:themeColor="text1"/>
        </w:rPr>
        <w:t>“</w:t>
      </w:r>
      <w:r w:rsidRPr="00A37A6D">
        <w:rPr>
          <w:rFonts w:ascii="宋体" w:eastAsia="宋体" w:hAnsi="宋体"/>
          <w:color w:val="000000" w:themeColor="text1"/>
        </w:rPr>
        <w:t>不变蓝</w:t>
      </w:r>
      <w:r w:rsidRPr="00A37A6D">
        <w:rPr>
          <w:rFonts w:ascii="宋体" w:eastAsia="宋体" w:hAnsi="宋体" w:cs="Times New Roman"/>
          <w:color w:val="000000" w:themeColor="text1"/>
        </w:rPr>
        <w:t>”</w:t>
      </w:r>
      <w:r w:rsidRPr="00A37A6D">
        <w:rPr>
          <w:rFonts w:ascii="宋体" w:eastAsia="宋体" w:hAnsi="宋体"/>
          <w:color w:val="000000" w:themeColor="text1"/>
        </w:rPr>
        <w:t>)</w:t>
      </w:r>
      <w:r w:rsidRPr="00A37A6D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A37A6D">
        <w:rPr>
          <w:rFonts w:ascii="宋体" w:eastAsia="宋体" w:hAnsi="宋体"/>
          <w:color w:val="000000" w:themeColor="text1"/>
        </w:rPr>
        <w:t> </w:t>
      </w:r>
    </w:p>
    <w:p w:rsidR="00270447" w:rsidRPr="00A37A6D" w:rsidRDefault="00270447">
      <w:pPr>
        <w:rPr>
          <w:rFonts w:ascii="宋体" w:eastAsia="宋体" w:hAnsi="宋体"/>
          <w:color w:val="000000" w:themeColor="text1"/>
        </w:rPr>
      </w:pPr>
    </w:p>
    <w:sectPr w:rsidR="00270447" w:rsidRPr="00A37A6D" w:rsidSect="0027044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43C" w:rsidRDefault="0082343C" w:rsidP="00A37A6D">
      <w:r>
        <w:separator/>
      </w:r>
    </w:p>
  </w:endnote>
  <w:endnote w:type="continuationSeparator" w:id="1">
    <w:p w:rsidR="0082343C" w:rsidRDefault="0082343C" w:rsidP="00A37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A6D" w:rsidRDefault="00A37A6D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A6D" w:rsidRPr="00A37A6D" w:rsidRDefault="00A37A6D" w:rsidP="00A37A6D">
    <w:pPr>
      <w:pStyle w:val="af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A6D" w:rsidRDefault="00A37A6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43C" w:rsidRDefault="0082343C" w:rsidP="00A37A6D">
      <w:r>
        <w:separator/>
      </w:r>
    </w:p>
  </w:footnote>
  <w:footnote w:type="continuationSeparator" w:id="1">
    <w:p w:rsidR="0082343C" w:rsidRDefault="0082343C" w:rsidP="00A37A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A6D" w:rsidRDefault="00A37A6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A6D" w:rsidRDefault="00A37A6D" w:rsidP="00A37A6D">
    <w:pPr>
      <w:pStyle w:val="a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A6D" w:rsidRDefault="00A37A6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9454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56D42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0447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2343C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37A6D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545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7A13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044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27044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27044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27044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27044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27044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27044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27044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270447"/>
    <w:pPr>
      <w:spacing w:after="180"/>
    </w:pPr>
  </w:style>
  <w:style w:type="paragraph" w:styleId="2">
    <w:name w:val="List Bullet 2"/>
    <w:basedOn w:val="a0"/>
    <w:uiPriority w:val="99"/>
    <w:qFormat/>
    <w:rsid w:val="0027044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27044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27044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270447"/>
    <w:rPr>
      <w:sz w:val="18"/>
      <w:szCs w:val="18"/>
    </w:rPr>
  </w:style>
  <w:style w:type="paragraph" w:styleId="a7">
    <w:name w:val="Normal (Web)"/>
    <w:basedOn w:val="a0"/>
    <w:qFormat/>
    <w:rsid w:val="0027044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27044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270447"/>
    <w:rPr>
      <w:b/>
      <w:bCs/>
    </w:rPr>
  </w:style>
  <w:style w:type="character" w:styleId="aa">
    <w:name w:val="page number"/>
    <w:basedOn w:val="a1"/>
    <w:qFormat/>
    <w:rsid w:val="00270447"/>
  </w:style>
  <w:style w:type="character" w:styleId="ab">
    <w:name w:val="Emphasis"/>
    <w:uiPriority w:val="20"/>
    <w:qFormat/>
    <w:rsid w:val="00270447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270447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27044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27044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27044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27044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270447"/>
  </w:style>
  <w:style w:type="paragraph" w:styleId="ad">
    <w:name w:val="Quote"/>
    <w:basedOn w:val="a0"/>
    <w:next w:val="a0"/>
    <w:link w:val="Char3"/>
    <w:uiPriority w:val="29"/>
    <w:qFormat/>
    <w:rsid w:val="00270447"/>
    <w:rPr>
      <w:i/>
    </w:rPr>
  </w:style>
  <w:style w:type="character" w:customStyle="1" w:styleId="Char3">
    <w:name w:val="引用 Char"/>
    <w:link w:val="ad"/>
    <w:uiPriority w:val="29"/>
    <w:qFormat/>
    <w:rsid w:val="0027044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27044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270447"/>
    <w:rPr>
      <w:lang w:val="en-US"/>
    </w:rPr>
  </w:style>
  <w:style w:type="paragraph" w:customStyle="1" w:styleId="Char30">
    <w:name w:val="Char3"/>
    <w:basedOn w:val="a0"/>
    <w:qFormat/>
    <w:rsid w:val="0027044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27044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27044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27044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270447"/>
    <w:rPr>
      <w:sz w:val="18"/>
      <w:szCs w:val="18"/>
      <w:lang w:eastAsia="en-US" w:bidi="en-US"/>
    </w:rPr>
  </w:style>
  <w:style w:type="paragraph" w:styleId="ae">
    <w:name w:val="header"/>
    <w:basedOn w:val="a0"/>
    <w:rsid w:val="002704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">
    <w:name w:val="footer"/>
    <w:basedOn w:val="a0"/>
    <w:link w:val="Char4"/>
    <w:rsid w:val="00A37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"/>
    <w:rsid w:val="00A37A6D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3E696CA-BEB5-4D50-B85C-0DA4CD7A25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4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2017-10-11T00:32:00Z</dcterms:created>
  <dcterms:modified xsi:type="dcterms:W3CDTF">2019-01-02T04:38:00Z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