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DA" w:rsidRPr="00635B75" w:rsidRDefault="0020384E" w:rsidP="00635B75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35B75">
        <w:rPr>
          <w:rFonts w:ascii="宋体" w:eastAsia="宋体" w:hAnsi="宋体"/>
          <w:b/>
          <w:color w:val="FF0000"/>
          <w:sz w:val="28"/>
        </w:rPr>
        <w:t>第一节　食物中的营养物质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Picture 18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学习目标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能够说出食物中含有的主要营养物质。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能够说出六大营养物质对人体的作用和食物来源。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学会探究某种实物中能量的方法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知道设置重复组的意义和减小误差的方法。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学习过程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导入新课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情境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</w:rPr>
        <w:t>美食图片。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思考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</w:rPr>
        <w:t>这些食物都来自生物吗</w:t>
      </w:r>
      <w:r w:rsidRPr="00635B75">
        <w:rPr>
          <w:rFonts w:ascii="宋体" w:hAnsi="宋体"/>
          <w:color w:val="000000" w:themeColor="text1"/>
        </w:rPr>
        <w:t>?</w:t>
      </w:r>
      <w:r w:rsidRPr="00635B75">
        <w:rPr>
          <w:rFonts w:ascii="宋体" w:hAnsi="宋体"/>
          <w:color w:val="000000" w:themeColor="text1"/>
        </w:rPr>
        <w:t>分别来自哪些生物</w:t>
      </w:r>
      <w:r w:rsidRPr="00635B75">
        <w:rPr>
          <w:rFonts w:ascii="宋体" w:hAnsi="宋体"/>
          <w:color w:val="000000" w:themeColor="text1"/>
        </w:rPr>
        <w:t>?</w:t>
      </w:r>
      <w:r w:rsidRPr="00635B75">
        <w:rPr>
          <w:rFonts w:ascii="宋体" w:hAnsi="宋体"/>
          <w:color w:val="000000" w:themeColor="text1"/>
        </w:rPr>
        <w:t>你认为这些食物能为我们提供哪些营养物质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探究新知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一、食物中的营养物质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写出你爱吃的两种食物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查阅课本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38~39</w:t>
      </w:r>
      <w:r w:rsidRPr="00635B75">
        <w:rPr>
          <w:rFonts w:ascii="宋体" w:hAnsi="宋体"/>
          <w:color w:val="000000" w:themeColor="text1"/>
        </w:rPr>
        <w:t>“</w:t>
      </w:r>
      <w:r w:rsidRPr="00635B75">
        <w:rPr>
          <w:rFonts w:ascii="宋体" w:hAnsi="宋体"/>
          <w:color w:val="000000" w:themeColor="text1"/>
        </w:rPr>
        <w:t>常见的食物成分表</w:t>
      </w:r>
      <w:r w:rsidRPr="00635B75">
        <w:rPr>
          <w:rFonts w:ascii="宋体" w:hAnsi="宋体"/>
          <w:color w:val="000000" w:themeColor="text1"/>
        </w:rPr>
        <w:t>”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自主完成以下问题。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食物中含有的营养物质有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不同食物所含的营养物质的种类和数量相同吗</w:t>
      </w:r>
      <w:r w:rsidRPr="00635B75">
        <w:rPr>
          <w:rFonts w:ascii="宋体" w:hAnsi="宋体"/>
          <w:color w:val="000000" w:themeColor="text1"/>
        </w:rPr>
        <w:t>?</w:t>
      </w:r>
      <w:r w:rsidRPr="00635B75">
        <w:rPr>
          <w:rFonts w:ascii="宋体" w:hAnsi="宋体"/>
          <w:color w:val="000000" w:themeColor="text1"/>
        </w:rPr>
        <w:t>这对你选择食物的种类有哪些启示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食物中的营养物质与人体细胞需要的物质有什么关系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二、糖类、脂肪、蛋白质的作用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阅读课本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18~24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自主完成以下问题。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糖类含量比较高的食物有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脂肪含量比较高的食物有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蛋白质含量比较高的食物有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病人不能正常进食时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往往会通过静脉注射葡萄糖液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原因是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儿童青少年以及伤病员需要多吃一些鱼、肉、蛋、奶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原因是</w:t>
      </w:r>
      <w:r w:rsidRPr="00635B75">
        <w:rPr>
          <w:rFonts w:ascii="宋体" w:hAnsi="宋体"/>
          <w:color w:val="000000" w:themeColor="text1"/>
          <w:u w:val="single" w:color="000000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single" w:color="000000"/>
        </w:rPr>
        <w:t xml:space="preserve">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都是组成细胞的主要有机物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并且能提供能量。其中糖类是主要的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物质</w:t>
      </w:r>
      <w:r w:rsidRPr="00635B75">
        <w:rPr>
          <w:rFonts w:ascii="宋体" w:hAnsi="宋体"/>
          <w:color w:val="000000" w:themeColor="text1"/>
        </w:rPr>
        <w:t>;</w:t>
      </w:r>
      <w:r w:rsidRPr="00635B75">
        <w:rPr>
          <w:rFonts w:ascii="宋体" w:hAnsi="宋体"/>
          <w:color w:val="000000" w:themeColor="text1"/>
        </w:rPr>
        <w:t>脂肪一般是备用的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物质</w:t>
      </w:r>
      <w:r w:rsidRPr="00635B75">
        <w:rPr>
          <w:rFonts w:ascii="宋体" w:hAnsi="宋体"/>
          <w:color w:val="000000" w:themeColor="text1"/>
        </w:rPr>
        <w:t>;</w:t>
      </w:r>
      <w:r w:rsidRPr="00635B75">
        <w:rPr>
          <w:rFonts w:ascii="宋体" w:hAnsi="宋体"/>
          <w:color w:val="000000" w:themeColor="text1"/>
        </w:rPr>
        <w:t>蛋白质是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的重要原料。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三、测定某种食物中的能量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lastRenderedPageBreak/>
        <w:t>完成测定某种食物中的能量的探究实验。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提出问题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作出假设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材料用具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方法步骤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  <w:u w:val="single" w:color="000000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single" w:color="000000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5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实验结果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6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讨论分析</w:t>
      </w:r>
      <w:r w:rsidRPr="00635B75">
        <w:rPr>
          <w:rFonts w:ascii="宋体" w:hAnsi="宋体"/>
          <w:color w:val="000000" w:themeColor="text1"/>
        </w:rPr>
        <w:t>:</w:t>
      </w:r>
      <w:r w:rsidRPr="00635B75">
        <w:rPr>
          <w:rFonts w:ascii="宋体" w:hAnsi="宋体"/>
          <w:color w:val="000000" w:themeColor="text1"/>
        </w:rPr>
        <w:t>怎样减小实验的误差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通过该探究实验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你得出的结论是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四、水、无机盐、维生素的作用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阅读课本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22~24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思考下列问题。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是组成人体细胞的重要成分之一。人的生命活动离不开水的原因是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　　　　　　　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重点看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23</w:t>
      </w:r>
      <w:r w:rsidRPr="00635B75">
        <w:rPr>
          <w:rFonts w:ascii="宋体" w:hAnsi="宋体"/>
          <w:color w:val="000000" w:themeColor="text1"/>
        </w:rPr>
        <w:t>表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和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24</w:t>
      </w:r>
      <w:r w:rsidRPr="00635B75">
        <w:rPr>
          <w:rFonts w:ascii="宋体" w:hAnsi="宋体"/>
          <w:color w:val="000000" w:themeColor="text1"/>
        </w:rPr>
        <w:t>表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无机盐和维生素缺乏时的症状。查阅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38~39</w:t>
      </w:r>
      <w:r w:rsidRPr="00635B75">
        <w:rPr>
          <w:rFonts w:ascii="宋体" w:hAnsi="宋体"/>
          <w:color w:val="000000" w:themeColor="text1"/>
        </w:rPr>
        <w:t>“</w:t>
      </w:r>
      <w:r w:rsidRPr="00635B75">
        <w:rPr>
          <w:rFonts w:ascii="宋体" w:hAnsi="宋体"/>
          <w:color w:val="000000" w:themeColor="text1"/>
        </w:rPr>
        <w:t>常见的食物成分表</w:t>
      </w:r>
      <w:r w:rsidRPr="00635B75">
        <w:rPr>
          <w:rFonts w:ascii="宋体" w:hAnsi="宋体"/>
          <w:color w:val="000000" w:themeColor="text1"/>
        </w:rPr>
        <w:t>”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填写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23</w:t>
      </w:r>
      <w:r w:rsidRPr="00635B75">
        <w:rPr>
          <w:rFonts w:ascii="宋体" w:hAnsi="宋体"/>
          <w:color w:val="000000" w:themeColor="text1"/>
        </w:rPr>
        <w:t>的表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和</w:t>
      </w:r>
      <w:r w:rsidRPr="00635B75">
        <w:rPr>
          <w:rFonts w:ascii="宋体" w:hAnsi="宋体"/>
          <w:color w:val="000000" w:themeColor="text1"/>
        </w:rPr>
        <w:t>P</w:t>
      </w:r>
      <w:r w:rsidRPr="00635B75">
        <w:rPr>
          <w:rFonts w:ascii="宋体" w:hAnsi="宋体"/>
          <w:color w:val="000000" w:themeColor="text1"/>
          <w:vertAlign w:val="subscript"/>
        </w:rPr>
        <w:t>24</w:t>
      </w:r>
      <w:r w:rsidRPr="00635B75">
        <w:rPr>
          <w:rFonts w:ascii="宋体" w:hAnsi="宋体"/>
          <w:color w:val="000000" w:themeColor="text1"/>
        </w:rPr>
        <w:t>的表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只吃素食的人会不会得夜盲症呢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为什么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一个幼儿经常补钙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为什么还是得了佝偻病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是人体细胞的主要成分之一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约占体重的</w:t>
      </w:r>
      <w:r w:rsidRPr="00635B75">
        <w:rPr>
          <w:rFonts w:ascii="宋体" w:hAnsi="宋体"/>
          <w:color w:val="000000" w:themeColor="text1"/>
        </w:rPr>
        <w:t>60%~70%</w:t>
      </w:r>
      <w:r w:rsidRPr="00635B75">
        <w:rPr>
          <w:rFonts w:ascii="宋体" w:hAnsi="宋体"/>
          <w:color w:val="000000" w:themeColor="text1"/>
        </w:rPr>
        <w:t>。人体的各项生命活动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离开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都无法进行。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不是构成人体的主要原料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也不为人体提供能量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但一旦缺乏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会影响人体的生长发育。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随堂检测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你能说出糖类、脂肪、蛋白质对人体的共同作用吗</w:t>
      </w:r>
      <w:r w:rsidRPr="00635B75">
        <w:rPr>
          <w:rFonts w:ascii="宋体" w:hAnsi="宋体"/>
          <w:color w:val="000000" w:themeColor="text1"/>
        </w:rPr>
        <w:t>?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李叔叔的身体状况一直不好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但工作又比较紧张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请你用所学的知识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据下表</w:t>
      </w:r>
      <w:r w:rsidRPr="00635B75">
        <w:rPr>
          <w:rFonts w:ascii="宋体" w:hAnsi="宋体"/>
          <w:color w:val="000000" w:themeColor="text1"/>
        </w:rPr>
        <w:t>A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</w:rPr>
        <w:t>B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</w:rPr>
        <w:t>C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</w:rPr>
        <w:t>D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</w:rPr>
        <w:t>E</w:t>
      </w:r>
      <w:r w:rsidRPr="00635B75">
        <w:rPr>
          <w:rFonts w:ascii="宋体" w:hAnsi="宋体"/>
          <w:color w:val="000000" w:themeColor="text1"/>
        </w:rPr>
        <w:t>五类食物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各</w:t>
      </w:r>
      <w:r w:rsidRPr="00635B75">
        <w:rPr>
          <w:rFonts w:ascii="宋体" w:hAnsi="宋体"/>
          <w:color w:val="000000" w:themeColor="text1"/>
        </w:rPr>
        <w:t>100</w:t>
      </w:r>
      <w:r w:rsidRPr="00635B75">
        <w:rPr>
          <w:rFonts w:ascii="宋体" w:hAnsi="宋体"/>
          <w:color w:val="000000" w:themeColor="text1"/>
        </w:rPr>
        <w:t>克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的主要成分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帮他拟定一个较合理的膳食计划。</w:t>
      </w:r>
    </w:p>
    <w:tbl>
      <w:tblPr>
        <w:tblStyle w:val="a6"/>
        <w:tblW w:w="694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6"/>
        <w:gridCol w:w="786"/>
        <w:gridCol w:w="786"/>
        <w:gridCol w:w="966"/>
        <w:gridCol w:w="1281"/>
        <w:gridCol w:w="1271"/>
        <w:gridCol w:w="1281"/>
      </w:tblGrid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食物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糖类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(g)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脂肪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(g)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蛋白质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(g)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维生素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A(mg)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维生素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C(mg)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维生素</w:t>
            </w:r>
            <w:r w:rsidRPr="00635B75">
              <w:rPr>
                <w:rFonts w:ascii="宋体" w:hAnsi="宋体"/>
                <w:color w:val="000000" w:themeColor="text1"/>
                <w:sz w:val="21"/>
              </w:rPr>
              <w:t>D(mg)</w:t>
            </w:r>
          </w:p>
        </w:tc>
      </w:tr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A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0.4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90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6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7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40</w:t>
            </w:r>
          </w:p>
        </w:tc>
      </w:tr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B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48.2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38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40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12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</w:tr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C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8.8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9.5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65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10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14</w:t>
            </w:r>
          </w:p>
        </w:tc>
      </w:tr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lastRenderedPageBreak/>
              <w:t>D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76.8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0.6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7.7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</w:tr>
      <w:tr w:rsidR="006254DA" w:rsidRPr="00635B75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E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18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6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220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254DA" w:rsidRPr="00635B75" w:rsidRDefault="002038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635B75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</w:tr>
    </w:tbl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为保证李叔叔在紧张劳动时及时获得较多的能量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应该让李叔叔多吃食物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填序号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李叔叔有时牙龈出血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那么他平时应多吃食物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填序号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有时他晚上看不清东西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建议他应多吃食物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填序号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李叔叔若将食物</w:t>
      </w:r>
      <w:r w:rsidRPr="00635B75">
        <w:rPr>
          <w:rFonts w:ascii="宋体" w:hAnsi="宋体"/>
          <w:color w:val="000000" w:themeColor="text1"/>
        </w:rPr>
        <w:t>B</w:t>
      </w:r>
      <w:r w:rsidRPr="00635B75">
        <w:rPr>
          <w:rFonts w:ascii="宋体" w:hAnsi="宋体"/>
          <w:color w:val="000000" w:themeColor="text1"/>
        </w:rPr>
        <w:t>作为长期主要食物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将会患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课后训练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食物中含有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、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和</w:t>
      </w:r>
      <w:r w:rsidRPr="00635B7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635B75">
        <w:rPr>
          <w:rFonts w:ascii="宋体" w:hAnsi="宋体"/>
          <w:color w:val="000000" w:themeColor="text1"/>
        </w:rPr>
        <w:t>等六类营养物质。</w:t>
      </w:r>
      <w:r w:rsidRPr="00635B75">
        <w:rPr>
          <w:rFonts w:ascii="宋体" w:hAnsi="宋体"/>
          <w:color w:val="000000" w:themeColor="text1"/>
        </w:rPr>
        <w:t>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下列营养物质中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能为人体生命活动提供能量的是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①</w:t>
      </w:r>
      <w:r w:rsidRPr="00635B75">
        <w:rPr>
          <w:rFonts w:ascii="宋体" w:hAnsi="宋体"/>
          <w:color w:val="000000" w:themeColor="text1"/>
        </w:rPr>
        <w:t xml:space="preserve">糖类　</w:t>
      </w:r>
      <w:r w:rsidRPr="00635B75">
        <w:rPr>
          <w:rFonts w:ascii="宋体" w:hAnsi="宋体"/>
          <w:color w:val="000000" w:themeColor="text1"/>
        </w:rPr>
        <w:t>②</w:t>
      </w:r>
      <w:r w:rsidRPr="00635B75">
        <w:rPr>
          <w:rFonts w:ascii="宋体" w:hAnsi="宋体"/>
          <w:color w:val="000000" w:themeColor="text1"/>
        </w:rPr>
        <w:t xml:space="preserve">脂肪　</w:t>
      </w:r>
      <w:r w:rsidRPr="00635B75">
        <w:rPr>
          <w:rFonts w:ascii="宋体" w:hAnsi="宋体"/>
          <w:color w:val="000000" w:themeColor="text1"/>
        </w:rPr>
        <w:t>③</w:t>
      </w:r>
      <w:r w:rsidRPr="00635B75">
        <w:rPr>
          <w:rFonts w:ascii="宋体" w:hAnsi="宋体"/>
          <w:color w:val="000000" w:themeColor="text1"/>
        </w:rPr>
        <w:t xml:space="preserve">蛋白质　</w:t>
      </w:r>
      <w:r w:rsidRPr="00635B75">
        <w:rPr>
          <w:rFonts w:ascii="宋体" w:hAnsi="宋体"/>
          <w:color w:val="000000" w:themeColor="text1"/>
        </w:rPr>
        <w:t>④</w:t>
      </w:r>
      <w:r w:rsidRPr="00635B75">
        <w:rPr>
          <w:rFonts w:ascii="宋体" w:hAnsi="宋体"/>
          <w:color w:val="000000" w:themeColor="text1"/>
        </w:rPr>
        <w:t xml:space="preserve">水　</w:t>
      </w:r>
      <w:r w:rsidRPr="00635B75">
        <w:rPr>
          <w:rFonts w:ascii="宋体" w:hAnsi="宋体"/>
          <w:color w:val="000000" w:themeColor="text1"/>
        </w:rPr>
        <w:t>⑤</w:t>
      </w:r>
      <w:r w:rsidRPr="00635B75">
        <w:rPr>
          <w:rFonts w:ascii="宋体" w:hAnsi="宋体"/>
          <w:color w:val="000000" w:themeColor="text1"/>
        </w:rPr>
        <w:t>无机盐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 xml:space="preserve">　　　　　　　　　　　　　　　　　　　　　　　　　　　　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①③⑤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①②④</w:t>
      </w:r>
      <w:r w:rsidRPr="00635B75">
        <w:rPr>
          <w:rFonts w:ascii="宋体" w:hAnsi="宋体"/>
          <w:color w:val="000000" w:themeColor="text1"/>
        </w:rPr>
        <w:tab/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①②③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①②⑤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人体内主要的供能物质是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蛋白质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脂肪</w:t>
      </w:r>
      <w:r w:rsidRPr="00635B75">
        <w:rPr>
          <w:rFonts w:ascii="宋体" w:hAnsi="宋体"/>
          <w:color w:val="000000" w:themeColor="text1"/>
        </w:rPr>
        <w:tab/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糖类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水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某人一到黄昏就看不清东西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应注意多吃下列哪组食物</w:t>
      </w:r>
      <w:r w:rsidRPr="00635B75">
        <w:rPr>
          <w:rFonts w:ascii="宋体" w:hAnsi="宋体"/>
          <w:color w:val="000000" w:themeColor="text1"/>
        </w:rPr>
        <w:t>?(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豆类、糙米、全粒谷物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胡萝卜、黄玉米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肉、蛋、奶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新鲜的水果、蔬菜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5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测定某种食物中是否含有能量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可采用的方法是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燃烧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水浸</w:t>
      </w:r>
      <w:r w:rsidRPr="00635B75">
        <w:rPr>
          <w:rFonts w:ascii="宋体" w:hAnsi="宋体"/>
          <w:color w:val="000000" w:themeColor="text1"/>
        </w:rPr>
        <w:tab/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压挤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切割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6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既能防治佝偻病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又能防治夜盲症的最佳食物是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牛奶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猪肝</w:t>
      </w:r>
      <w:r w:rsidRPr="00635B75">
        <w:rPr>
          <w:rFonts w:ascii="宋体" w:hAnsi="宋体"/>
          <w:color w:val="000000" w:themeColor="text1"/>
        </w:rPr>
        <w:tab/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胡萝卜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橙子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7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小明从小得佝偻病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医生给他开了药方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其中最科学的是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 xml:space="preserve">　　</w:t>
      </w:r>
      <w:r w:rsidRPr="00635B75">
        <w:rPr>
          <w:rFonts w:ascii="宋体" w:hAnsi="宋体"/>
          <w:color w:val="000000" w:themeColor="text1"/>
        </w:rPr>
        <w:t>)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A.</w:t>
      </w:r>
      <w:r w:rsidRPr="00635B75">
        <w:rPr>
          <w:rFonts w:ascii="宋体" w:hAnsi="宋体"/>
          <w:color w:val="000000" w:themeColor="text1"/>
        </w:rPr>
        <w:t>钙片、鱼肝油</w:t>
      </w:r>
      <w:r w:rsidRPr="00635B75">
        <w:rPr>
          <w:rFonts w:ascii="宋体" w:hAnsi="宋体"/>
          <w:color w:val="000000" w:themeColor="text1"/>
        </w:rPr>
        <w:tab/>
        <w:t>B.</w:t>
      </w:r>
      <w:r w:rsidRPr="00635B75">
        <w:rPr>
          <w:rFonts w:ascii="宋体" w:hAnsi="宋体"/>
          <w:color w:val="000000" w:themeColor="text1"/>
        </w:rPr>
        <w:t>钙片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C.</w:t>
      </w:r>
      <w:r w:rsidRPr="00635B75">
        <w:rPr>
          <w:rFonts w:ascii="宋体" w:hAnsi="宋体"/>
          <w:color w:val="000000" w:themeColor="text1"/>
        </w:rPr>
        <w:t>钙片、葡萄糖</w:t>
      </w:r>
      <w:r w:rsidRPr="00635B75">
        <w:rPr>
          <w:rFonts w:ascii="宋体" w:hAnsi="宋体"/>
          <w:color w:val="000000" w:themeColor="text1"/>
        </w:rPr>
        <w:tab/>
        <w:t>D.</w:t>
      </w:r>
      <w:r w:rsidRPr="00635B75">
        <w:rPr>
          <w:rFonts w:ascii="宋体" w:hAnsi="宋体"/>
          <w:color w:val="000000" w:themeColor="text1"/>
        </w:rPr>
        <w:t>钙片、生长激素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参考答案</w:t>
      </w:r>
      <w:r w:rsidRPr="00635B7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Picture 19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double" w:color="000000"/>
        </w:rPr>
        <w:t>学习过程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导入新课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略。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探究新知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糖类、脂肪、蛋白质、水、维生素、无机盐等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不同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吃饭时不挑食不偏食。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只要言之有理即可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食物中的营养物质是人体细胞需要的营养物质的来源。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 xml:space="preserve">白糖、谷类、马铃薯等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 xml:space="preserve">肥肉、大豆、花生等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瘦肉、鱼、蛋、奶、豆类等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lastRenderedPageBreak/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 xml:space="preserve">葡萄糖能为人体的生命活动提供所需的能量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蛋白质是建造和修复身体的重要原料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人体的生长发育以及受损细胞的修复和更新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都离不开蛋白质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糖类　脂肪　蛋白质　供能　能源　建造和修复身体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~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5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略。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6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设置重复组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取平均值</w:t>
      </w:r>
      <w:r w:rsidRPr="00635B75">
        <w:rPr>
          <w:rFonts w:ascii="宋体" w:hAnsi="宋体"/>
          <w:color w:val="000000" w:themeColor="text1"/>
        </w:rPr>
        <w:t>;</w:t>
      </w:r>
      <w:r w:rsidRPr="00635B75">
        <w:rPr>
          <w:rFonts w:ascii="宋体" w:hAnsi="宋体"/>
          <w:color w:val="000000" w:themeColor="text1"/>
        </w:rPr>
        <w:t>减少能量的散失</w:t>
      </w:r>
      <w:r w:rsidRPr="00635B75">
        <w:rPr>
          <w:rFonts w:ascii="宋体" w:hAnsi="宋体"/>
          <w:color w:val="000000" w:themeColor="text1"/>
        </w:rPr>
        <w:t>;</w:t>
      </w:r>
      <w:r w:rsidRPr="00635B75">
        <w:rPr>
          <w:rFonts w:ascii="宋体" w:hAnsi="宋体"/>
          <w:color w:val="000000" w:themeColor="text1"/>
        </w:rPr>
        <w:t>使</w:t>
      </w:r>
      <w:r w:rsidRPr="00635B75">
        <w:rPr>
          <w:rFonts w:ascii="宋体" w:hAnsi="宋体"/>
          <w:color w:val="000000" w:themeColor="text1"/>
        </w:rPr>
        <w:t>食物燃烧充分等。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食物中含有能量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不同的食物所含的能量不同。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自主学习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水　营养物质和尿素等废物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 xml:space="preserve">只有溶解在水中才能运输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略。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合作探究</w:t>
      </w:r>
      <w:r w:rsidRPr="00635B75">
        <w:rPr>
          <w:rFonts w:ascii="宋体" w:hAnsi="宋体"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不会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因为胡萝卜、玉米中的胡萝卜素在人体内能转化成维生素</w:t>
      </w:r>
      <w:r w:rsidRPr="00635B75">
        <w:rPr>
          <w:rFonts w:ascii="宋体" w:hAnsi="宋体"/>
          <w:color w:val="000000" w:themeColor="text1"/>
        </w:rPr>
        <w:t>A</w:t>
      </w:r>
      <w:r w:rsidRPr="00635B75">
        <w:rPr>
          <w:rFonts w:ascii="宋体" w:hAnsi="宋体"/>
          <w:color w:val="000000" w:themeColor="text1"/>
        </w:rPr>
        <w:t>。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缺少维生素</w:t>
      </w:r>
      <w:r w:rsidRPr="00635B75">
        <w:rPr>
          <w:rFonts w:ascii="宋体" w:hAnsi="宋体"/>
          <w:color w:val="000000" w:themeColor="text1"/>
        </w:rPr>
        <w:t>D</w:t>
      </w:r>
      <w:r w:rsidRPr="00635B75">
        <w:rPr>
          <w:rFonts w:ascii="宋体" w:hAnsi="宋体"/>
          <w:color w:val="000000" w:themeColor="text1"/>
        </w:rPr>
        <w:t>会影响钙的吸收。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[</w:t>
      </w:r>
      <w:r w:rsidRPr="00635B75">
        <w:rPr>
          <w:rFonts w:ascii="宋体" w:hAnsi="宋体"/>
          <w:color w:val="000000" w:themeColor="text1"/>
        </w:rPr>
        <w:t>归纳总结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]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 xml:space="preserve">水　水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维生素</w:t>
      </w:r>
    </w:p>
    <w:p w:rsidR="006254DA" w:rsidRPr="00635B75" w:rsidRDefault="006254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20384E" w:rsidRPr="00635B75">
        <w:rPr>
          <w:rFonts w:ascii="宋体" w:hAnsi="宋体"/>
          <w:color w:val="000000" w:themeColor="text1"/>
        </w:rPr>
        <w:t>随堂检测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都是组成细胞的主要有机物</w:t>
      </w:r>
      <w:r w:rsidRPr="00635B75">
        <w:rPr>
          <w:rFonts w:ascii="宋体" w:hAnsi="宋体"/>
          <w:color w:val="000000" w:themeColor="text1"/>
        </w:rPr>
        <w:t>,</w:t>
      </w:r>
      <w:r w:rsidRPr="00635B75">
        <w:rPr>
          <w:rFonts w:ascii="宋体" w:hAnsi="宋体"/>
          <w:color w:val="000000" w:themeColor="text1"/>
        </w:rPr>
        <w:t>都能为生命活动提供能量。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D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E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B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color w:val="000000" w:themeColor="text1"/>
        </w:rPr>
        <w:t>(</w:t>
      </w:r>
      <w:r w:rsidRPr="00635B75">
        <w:rPr>
          <w:rFonts w:ascii="宋体" w:hAnsi="宋体"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)</w:t>
      </w:r>
      <w:r w:rsidRPr="00635B75">
        <w:rPr>
          <w:rFonts w:ascii="宋体" w:hAnsi="宋体"/>
          <w:color w:val="000000" w:themeColor="text1"/>
        </w:rPr>
        <w:t>骨质疏松症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color w:val="000000" w:themeColor="text1"/>
          <w:u w:val="double" w:color="000000"/>
        </w:rPr>
        <w:t>课后训练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1</w:t>
      </w:r>
      <w:r w:rsidRPr="00635B75">
        <w:rPr>
          <w:rFonts w:ascii="宋体" w:hAnsi="宋体"/>
          <w:color w:val="000000" w:themeColor="text1"/>
        </w:rPr>
        <w:t>.</w:t>
      </w:r>
      <w:r w:rsidRPr="00635B75">
        <w:rPr>
          <w:rFonts w:ascii="宋体" w:hAnsi="宋体"/>
          <w:color w:val="000000" w:themeColor="text1"/>
        </w:rPr>
        <w:t>糖类　脂肪　蛋白质　水　维生素　无机盐</w:t>
      </w:r>
    </w:p>
    <w:p w:rsidR="006254DA" w:rsidRPr="00635B75" w:rsidRDefault="002038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635B75">
        <w:rPr>
          <w:rFonts w:ascii="宋体" w:hAnsi="宋体"/>
          <w:b/>
          <w:color w:val="000000" w:themeColor="text1"/>
        </w:rPr>
        <w:t>2</w:t>
      </w:r>
      <w:r w:rsidRPr="00635B75">
        <w:rPr>
          <w:rFonts w:ascii="宋体" w:hAnsi="宋体"/>
          <w:color w:val="000000" w:themeColor="text1"/>
        </w:rPr>
        <w:t>.C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b/>
          <w:color w:val="000000" w:themeColor="text1"/>
        </w:rPr>
        <w:t>3</w:t>
      </w:r>
      <w:r w:rsidRPr="00635B75">
        <w:rPr>
          <w:rFonts w:ascii="宋体" w:hAnsi="宋体"/>
          <w:color w:val="000000" w:themeColor="text1"/>
        </w:rPr>
        <w:t>.C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b/>
          <w:color w:val="000000" w:themeColor="text1"/>
        </w:rPr>
        <w:t>4</w:t>
      </w:r>
      <w:r w:rsidRPr="00635B75">
        <w:rPr>
          <w:rFonts w:ascii="宋体" w:hAnsi="宋体"/>
          <w:color w:val="000000" w:themeColor="text1"/>
        </w:rPr>
        <w:t>.B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b/>
          <w:color w:val="000000" w:themeColor="text1"/>
        </w:rPr>
        <w:t>5</w:t>
      </w:r>
      <w:r w:rsidRPr="00635B75">
        <w:rPr>
          <w:rFonts w:ascii="宋体" w:hAnsi="宋体"/>
          <w:color w:val="000000" w:themeColor="text1"/>
        </w:rPr>
        <w:t>.A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b/>
          <w:color w:val="000000" w:themeColor="text1"/>
        </w:rPr>
        <w:t>6</w:t>
      </w:r>
      <w:r w:rsidRPr="00635B75">
        <w:rPr>
          <w:rFonts w:ascii="宋体" w:hAnsi="宋体"/>
          <w:color w:val="000000" w:themeColor="text1"/>
        </w:rPr>
        <w:t>.B</w:t>
      </w:r>
      <w:r w:rsidRPr="00635B75">
        <w:rPr>
          <w:rFonts w:ascii="宋体" w:hAnsi="宋体"/>
          <w:color w:val="000000" w:themeColor="text1"/>
        </w:rPr>
        <w:t xml:space="preserve">　</w:t>
      </w:r>
      <w:r w:rsidRPr="00635B75">
        <w:rPr>
          <w:rFonts w:ascii="宋体" w:hAnsi="宋体"/>
          <w:b/>
          <w:color w:val="000000" w:themeColor="text1"/>
        </w:rPr>
        <w:t>7</w:t>
      </w:r>
      <w:r w:rsidRPr="00635B75">
        <w:rPr>
          <w:rFonts w:ascii="宋体" w:hAnsi="宋体"/>
          <w:color w:val="000000" w:themeColor="text1"/>
        </w:rPr>
        <w:t>.</w:t>
      </w:r>
      <w:bookmarkStart w:id="0" w:name="_GoBack"/>
      <w:bookmarkEnd w:id="0"/>
      <w:r w:rsidRPr="00635B75">
        <w:rPr>
          <w:rFonts w:ascii="宋体" w:hAnsi="宋体"/>
          <w:color w:val="000000" w:themeColor="text1"/>
        </w:rPr>
        <w:t>A</w:t>
      </w:r>
    </w:p>
    <w:p w:rsidR="006254DA" w:rsidRPr="00635B75" w:rsidRDefault="006254DA">
      <w:pPr>
        <w:rPr>
          <w:rFonts w:ascii="宋体" w:hAnsi="宋体"/>
          <w:color w:val="000000" w:themeColor="text1"/>
        </w:rPr>
      </w:pPr>
    </w:p>
    <w:sectPr w:rsidR="006254DA" w:rsidRPr="00635B75" w:rsidSect="006254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84E" w:rsidRDefault="0020384E" w:rsidP="00635B75">
      <w:r>
        <w:separator/>
      </w:r>
    </w:p>
  </w:endnote>
  <w:endnote w:type="continuationSeparator" w:id="1">
    <w:p w:rsidR="0020384E" w:rsidRDefault="0020384E" w:rsidP="00635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Default="00635B7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Pr="00635B75" w:rsidRDefault="00635B75" w:rsidP="00635B7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Default="00635B7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84E" w:rsidRDefault="0020384E" w:rsidP="00635B75">
      <w:r>
        <w:separator/>
      </w:r>
    </w:p>
  </w:footnote>
  <w:footnote w:type="continuationSeparator" w:id="1">
    <w:p w:rsidR="0020384E" w:rsidRDefault="0020384E" w:rsidP="00635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Default="00635B7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Default="00635B75" w:rsidP="00635B75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B75" w:rsidRDefault="00635B7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C7329"/>
    <w:rsid w:val="001F0088"/>
    <w:rsid w:val="0020384E"/>
    <w:rsid w:val="00243876"/>
    <w:rsid w:val="002574CA"/>
    <w:rsid w:val="002D0E59"/>
    <w:rsid w:val="003D42B0"/>
    <w:rsid w:val="003E4594"/>
    <w:rsid w:val="003E77C6"/>
    <w:rsid w:val="0040118F"/>
    <w:rsid w:val="004041A1"/>
    <w:rsid w:val="00430E43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254DA"/>
    <w:rsid w:val="00635B75"/>
    <w:rsid w:val="00665FD6"/>
    <w:rsid w:val="006871AE"/>
    <w:rsid w:val="00690580"/>
    <w:rsid w:val="007B3184"/>
    <w:rsid w:val="00817657"/>
    <w:rsid w:val="00862820"/>
    <w:rsid w:val="008A6B71"/>
    <w:rsid w:val="008D2D98"/>
    <w:rsid w:val="00951750"/>
    <w:rsid w:val="00975A34"/>
    <w:rsid w:val="00986405"/>
    <w:rsid w:val="00A413DA"/>
    <w:rsid w:val="00AA0D7A"/>
    <w:rsid w:val="00AA54CB"/>
    <w:rsid w:val="00AB722F"/>
    <w:rsid w:val="00BD22E6"/>
    <w:rsid w:val="00C212A2"/>
    <w:rsid w:val="00C339B9"/>
    <w:rsid w:val="00C6584F"/>
    <w:rsid w:val="00C84BE2"/>
    <w:rsid w:val="00D31DA3"/>
    <w:rsid w:val="00D72A08"/>
    <w:rsid w:val="00DD06A7"/>
    <w:rsid w:val="00E018F3"/>
    <w:rsid w:val="00E70AE4"/>
    <w:rsid w:val="00EB6A20"/>
    <w:rsid w:val="00EE0003"/>
    <w:rsid w:val="00EE61A7"/>
    <w:rsid w:val="00F31051"/>
    <w:rsid w:val="00F35B11"/>
    <w:rsid w:val="00F878F0"/>
    <w:rsid w:val="00FD0635"/>
    <w:rsid w:val="3CD75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254DA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6254DA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6254DA"/>
    <w:rPr>
      <w:vertAlign w:val="superscript"/>
    </w:rPr>
  </w:style>
  <w:style w:type="table" w:styleId="a6">
    <w:name w:val="Table Grid"/>
    <w:basedOn w:val="a1"/>
    <w:uiPriority w:val="59"/>
    <w:qFormat/>
    <w:rsid w:val="006254D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254D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254DA"/>
    <w:rPr>
      <w:sz w:val="18"/>
      <w:szCs w:val="18"/>
    </w:rPr>
  </w:style>
  <w:style w:type="paragraph" w:styleId="a7">
    <w:name w:val="List Paragraph"/>
    <w:basedOn w:val="a"/>
    <w:uiPriority w:val="34"/>
    <w:qFormat/>
    <w:rsid w:val="006254DA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254DA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6254DA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6254DA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6254DA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254DA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254DA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254DA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254DA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254DA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254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635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635B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2014-08-02T02:31:00Z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