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5F" w:rsidRPr="00AB7F50" w:rsidRDefault="00F45F4E" w:rsidP="00AB7F50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B7F50">
        <w:rPr>
          <w:rFonts w:ascii="宋体" w:eastAsia="宋体" w:hAnsi="宋体"/>
          <w:b/>
          <w:color w:val="FF0000"/>
          <w:sz w:val="28"/>
        </w:rPr>
        <w:t>第三节　青春期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6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学习目标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学会青春期的发育特点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包括身体变化和心理变化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通过讨论和交流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关注自己和同学的身心变化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共同健康地度过青春期。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学习过程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导入新课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进入初中后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你一定会发现自己的身体发生了一些变化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请试着回答下列问题。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男生请回答</w:t>
      </w:r>
      <w:r w:rsidRPr="00AB7F50">
        <w:rPr>
          <w:rFonts w:ascii="宋体" w:hAnsi="宋体"/>
          <w:color w:val="000000" w:themeColor="text1"/>
        </w:rPr>
        <w:t>: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你是几岁时身高开始突增的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你出现喉结了吗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你有没有出现遗精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你觉得你是不是进入青春期了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你有没有突然感到很烦躁的时候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你是怎么调节自己的情绪的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6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你有没有喜欢过哪个女生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你为什么会喜欢她呢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7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你对自身的发育有没有产生困惑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是否希望得到老师的帮助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女生请回答</w:t>
      </w:r>
      <w:r w:rsidRPr="00AB7F50">
        <w:rPr>
          <w:rFonts w:ascii="宋体" w:hAnsi="宋体"/>
          <w:color w:val="000000" w:themeColor="text1"/>
        </w:rPr>
        <w:t>: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你是几岁时身高开始突增的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你的乳房开始发育了吗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你有没有出现月经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月经期间你知道如何保护自己吗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你觉得你是不是进入青春期了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你有没有突然感到很烦躁的时候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你是怎么调节自己的情绪的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6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你有没有喜欢过哪个男生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你为什么会喜欢他呢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7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你对自身的发育有没有产生困惑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是否希望得到老师的帮助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探究新知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一、青春期的身体变化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请阅读课本</w:t>
      </w:r>
      <w:r w:rsidRPr="00AB7F50">
        <w:rPr>
          <w:rFonts w:ascii="宋体" w:hAnsi="宋体"/>
          <w:color w:val="000000" w:themeColor="text1"/>
        </w:rPr>
        <w:t>P</w:t>
      </w:r>
      <w:r w:rsidRPr="00AB7F50">
        <w:rPr>
          <w:rFonts w:ascii="宋体" w:hAnsi="宋体"/>
          <w:color w:val="000000" w:themeColor="text1"/>
          <w:vertAlign w:val="subscript"/>
        </w:rPr>
        <w:t>14</w:t>
      </w:r>
      <w:r w:rsidRPr="00AB7F50">
        <w:rPr>
          <w:rFonts w:ascii="宋体" w:hAnsi="宋体"/>
          <w:color w:val="000000" w:themeColor="text1"/>
        </w:rPr>
        <w:t>资料分析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小组合作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回答课本中的问题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以小组为单位展示讨论结果。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请观察各个不同年龄阶段的心输出量和肺活量表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讨论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心输出量和肺活量随着年龄增加会发生什么样的变化</w:t>
      </w:r>
      <w:r w:rsidRPr="00AB7F50">
        <w:rPr>
          <w:rFonts w:ascii="宋体" w:hAnsi="宋体"/>
          <w:color w:val="000000" w:themeColor="text1"/>
        </w:rPr>
        <w:t>?</w:t>
      </w:r>
    </w:p>
    <w:tbl>
      <w:tblPr>
        <w:tblStyle w:val="a6"/>
        <w:tblW w:w="22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76"/>
        <w:gridCol w:w="1416"/>
      </w:tblGrid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年龄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岁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心输出量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毫升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20</w:t>
            </w:r>
          </w:p>
        </w:tc>
      </w:tr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12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40</w:t>
            </w:r>
          </w:p>
        </w:tc>
      </w:tr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17~18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70</w:t>
            </w:r>
          </w:p>
        </w:tc>
      </w:tr>
    </w:tbl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tbl>
      <w:tblPr>
        <w:tblStyle w:val="a6"/>
        <w:tblW w:w="21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76"/>
        <w:gridCol w:w="1236"/>
      </w:tblGrid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年龄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lastRenderedPageBreak/>
              <w:t>(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岁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lastRenderedPageBreak/>
              <w:t>肺活量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毫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lastRenderedPageBreak/>
              <w:t>升</w:t>
            </w:r>
            <w:r w:rsidRPr="00AB7F5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lastRenderedPageBreak/>
              <w:t>11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2 082</w:t>
            </w:r>
          </w:p>
        </w:tc>
      </w:tr>
      <w:tr w:rsidR="00606D5F" w:rsidRPr="00AB7F50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18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06D5F" w:rsidRPr="00AB7F50" w:rsidRDefault="00F45F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AB7F50">
              <w:rPr>
                <w:rFonts w:ascii="宋体" w:hAnsi="宋体"/>
                <w:color w:val="000000" w:themeColor="text1"/>
                <w:sz w:val="21"/>
              </w:rPr>
              <w:t>4 091</w:t>
            </w:r>
          </w:p>
        </w:tc>
      </w:tr>
    </w:tbl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结论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</w:t>
      </w:r>
      <w:r w:rsidRPr="00AB7F50">
        <w:rPr>
          <w:rFonts w:ascii="宋体" w:hAnsi="宋体"/>
          <w:color w:val="000000" w:themeColor="text1"/>
        </w:rPr>
        <w:t>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阅读课本</w:t>
      </w:r>
      <w:r w:rsidRPr="00AB7F50">
        <w:rPr>
          <w:rFonts w:ascii="宋体" w:hAnsi="宋体"/>
          <w:color w:val="000000" w:themeColor="text1"/>
        </w:rPr>
        <w:t>P</w:t>
      </w:r>
      <w:r w:rsidRPr="00AB7F50">
        <w:rPr>
          <w:rFonts w:ascii="宋体" w:hAnsi="宋体"/>
          <w:color w:val="000000" w:themeColor="text1"/>
          <w:vertAlign w:val="subscript"/>
        </w:rPr>
        <w:t>17</w:t>
      </w:r>
      <w:r w:rsidRPr="00AB7F50">
        <w:rPr>
          <w:rFonts w:ascii="宋体" w:hAnsi="宋体"/>
          <w:color w:val="000000" w:themeColor="text1"/>
        </w:rPr>
        <w:t>课后练习题中表格中的内容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想一想这些变化在你们身上是否发生了。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阅读课本</w:t>
      </w:r>
      <w:r w:rsidRPr="00AB7F50">
        <w:rPr>
          <w:rFonts w:ascii="宋体" w:hAnsi="宋体"/>
          <w:color w:val="000000" w:themeColor="text1"/>
        </w:rPr>
        <w:t>P</w:t>
      </w:r>
      <w:r w:rsidRPr="00AB7F50">
        <w:rPr>
          <w:rFonts w:ascii="宋体" w:hAnsi="宋体"/>
          <w:color w:val="000000" w:themeColor="text1"/>
          <w:vertAlign w:val="subscript"/>
        </w:rPr>
        <w:t>14~15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自主回答以下问题。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遗精是指男子进入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后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有时在睡梦中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自尿道排出的现象。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月经是女子进入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后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每月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次的来潮的现象。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遗精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男生填写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或月经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女生填写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要注意什么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如果你是一名男同学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当你了解到有的女同学因为月经而影响体育锻炼或劳动时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你应当怎样对待她们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二、青春期的心理变化及其卫生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你在青春期有什么心理变化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让老师和同学为你分忧。为了解决有些同学不好意思的问题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请大家写在小纸条上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交给老师。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我有问题</w:t>
      </w:r>
      <w:r w:rsidRPr="00AB7F50">
        <w:rPr>
          <w:rFonts w:ascii="宋体" w:hAnsi="宋体"/>
          <w:color w:val="000000" w:themeColor="text1"/>
        </w:rPr>
        <w:t>问老师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</w:t>
      </w:r>
      <w:r w:rsidRPr="00AB7F50">
        <w:rPr>
          <w:rFonts w:ascii="宋体" w:hAnsi="宋体"/>
          <w:color w:val="000000" w:themeColor="text1"/>
        </w:rPr>
        <w:t>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观察课本</w:t>
      </w:r>
      <w:r w:rsidRPr="00AB7F50">
        <w:rPr>
          <w:rFonts w:ascii="宋体" w:hAnsi="宋体"/>
          <w:color w:val="000000" w:themeColor="text1"/>
        </w:rPr>
        <w:t>P</w:t>
      </w:r>
      <w:r w:rsidRPr="00AB7F50">
        <w:rPr>
          <w:rFonts w:ascii="宋体" w:hAnsi="宋体"/>
          <w:color w:val="000000" w:themeColor="text1"/>
          <w:vertAlign w:val="subscript"/>
        </w:rPr>
        <w:t>16</w:t>
      </w:r>
      <w:r w:rsidRPr="00AB7F50">
        <w:rPr>
          <w:rFonts w:ascii="宋体" w:hAnsi="宋体"/>
          <w:color w:val="000000" w:themeColor="text1"/>
        </w:rPr>
        <w:t>图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Picture 16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7F50">
        <w:rPr>
          <w:rFonts w:ascii="宋体" w:hAnsi="宋体"/>
          <w:color w:val="000000" w:themeColor="text1"/>
        </w:rPr>
        <w:t>16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想一想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你有过类似的情况吗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请回答下列问题。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青春期的男女生在生活中常常有较多的心理矛盾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他们具有强烈的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意识又有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性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还有朦胧的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意识。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我应该怎样做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小丽和王东都是学习非常优异的学生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一次偶然的机会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他们相互认识了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并且相互产生了好感。于是王东就经常以各种理由找小丽去逛街或去玩。一个学期过去了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小丽和王东的学习成绩在不知不觉中明显下降了。老师多次找他们谈心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他们仍然不为所动。在我们同学中有没有这种现象发生呢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你如何评价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随堂检测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请分析下面的表格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回答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为什么我还不长高</w:t>
      </w:r>
      <w:r w:rsidRPr="00AB7F50">
        <w:rPr>
          <w:rFonts w:ascii="宋体" w:hAnsi="宋体"/>
          <w:color w:val="000000" w:themeColor="text1"/>
        </w:rPr>
        <w:t>?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666365" cy="1103630"/>
            <wp:effectExtent l="0" t="0" r="0" b="0"/>
            <wp:docPr id="164" name="S36.eps" descr="id:2147489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S36.eps" descr="id:214748942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课后训练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青春期是人体生长发育的重要时期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这是因为青春期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 xml:space="preserve">　　　　　　　　　　　　　　　　　　　　　　　　　　　　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是思想逐渐成熟的时期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B.</w:t>
      </w:r>
      <w:r w:rsidRPr="00AB7F50">
        <w:rPr>
          <w:rFonts w:ascii="宋体" w:hAnsi="宋体"/>
          <w:color w:val="000000" w:themeColor="text1"/>
        </w:rPr>
        <w:t>是人的大脑发育速度最快的时期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是人体神经系统发育最快的时期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D.</w:t>
      </w:r>
      <w:r w:rsidRPr="00AB7F50">
        <w:rPr>
          <w:rFonts w:ascii="宋体" w:hAnsi="宋体"/>
          <w:color w:val="000000" w:themeColor="text1"/>
        </w:rPr>
        <w:t>是为一生的健康打下良好基础的最好时期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男生和女生青春期声音发生变化与什么有关</w:t>
      </w:r>
      <w:r w:rsidRPr="00AB7F50">
        <w:rPr>
          <w:rFonts w:ascii="宋体" w:hAnsi="宋体"/>
          <w:color w:val="000000" w:themeColor="text1"/>
        </w:rPr>
        <w:t>?(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大脑</w:t>
      </w:r>
      <w:r w:rsidRPr="00AB7F50">
        <w:rPr>
          <w:rFonts w:ascii="宋体" w:hAnsi="宋体"/>
          <w:color w:val="000000" w:themeColor="text1"/>
        </w:rPr>
        <w:tab/>
        <w:t>B.</w:t>
      </w:r>
      <w:r w:rsidRPr="00AB7F50">
        <w:rPr>
          <w:rFonts w:ascii="宋体" w:hAnsi="宋体"/>
          <w:color w:val="000000" w:themeColor="text1"/>
        </w:rPr>
        <w:t>心脏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肺</w:t>
      </w:r>
      <w:r w:rsidRPr="00AB7F50">
        <w:rPr>
          <w:rFonts w:ascii="宋体" w:hAnsi="宋体"/>
          <w:color w:val="000000" w:themeColor="text1"/>
        </w:rPr>
        <w:tab/>
        <w:t>D.</w:t>
      </w:r>
      <w:r w:rsidRPr="00AB7F50">
        <w:rPr>
          <w:rFonts w:ascii="宋体" w:hAnsi="宋体"/>
          <w:color w:val="000000" w:themeColor="text1"/>
        </w:rPr>
        <w:t>性器官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在下列各项中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不属于青春期发育特点的是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身高迅速增长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B.</w:t>
      </w:r>
      <w:r w:rsidRPr="00AB7F50">
        <w:rPr>
          <w:rFonts w:ascii="宋体" w:hAnsi="宋体"/>
          <w:color w:val="000000" w:themeColor="text1"/>
        </w:rPr>
        <w:t>身体迅速长胖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出现第二性征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D.</w:t>
      </w:r>
      <w:r w:rsidRPr="00AB7F50">
        <w:rPr>
          <w:rFonts w:ascii="宋体" w:hAnsi="宋体"/>
          <w:color w:val="000000" w:themeColor="text1"/>
        </w:rPr>
        <w:t>神经系统的调节功能增强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下列关于青春期心理卫生的叙述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不正确的是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正确对待身体变化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性器官的发育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第二性征的出现等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B.</w:t>
      </w:r>
      <w:r w:rsidRPr="00AB7F50">
        <w:rPr>
          <w:rFonts w:ascii="宋体" w:hAnsi="宋体"/>
          <w:color w:val="000000" w:themeColor="text1"/>
        </w:rPr>
        <w:t>将自己性知识中的疑惑埋藏在心里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正常开展人际交往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lastRenderedPageBreak/>
        <w:t>D.</w:t>
      </w:r>
      <w:r w:rsidRPr="00AB7F50">
        <w:rPr>
          <w:rFonts w:ascii="宋体" w:hAnsi="宋体"/>
          <w:color w:val="000000" w:themeColor="text1"/>
        </w:rPr>
        <w:t>树立远大理想情操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把精力集中在学习和培养高尚情操上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青春期发育的突出特征是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第二性征的出现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B.</w:t>
      </w:r>
      <w:r w:rsidRPr="00AB7F50">
        <w:rPr>
          <w:rFonts w:ascii="宋体" w:hAnsi="宋体"/>
          <w:color w:val="000000" w:themeColor="text1"/>
        </w:rPr>
        <w:t>身高和体重迅速增长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性发育和性成熟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D.</w:t>
      </w:r>
      <w:r w:rsidRPr="00AB7F50">
        <w:rPr>
          <w:rFonts w:ascii="宋体" w:hAnsi="宋体"/>
          <w:color w:val="000000" w:themeColor="text1"/>
        </w:rPr>
        <w:t>肺活量显著增大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6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下列不是青春期生理功能增强的表现的是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 xml:space="preserve">　　</w:t>
      </w:r>
      <w:r w:rsidRPr="00AB7F50">
        <w:rPr>
          <w:rFonts w:ascii="宋体" w:hAnsi="宋体"/>
          <w:color w:val="000000" w:themeColor="text1"/>
        </w:rPr>
        <w:t>)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A.</w:t>
      </w:r>
      <w:r w:rsidRPr="00AB7F50">
        <w:rPr>
          <w:rFonts w:ascii="宋体" w:hAnsi="宋体"/>
          <w:color w:val="000000" w:themeColor="text1"/>
        </w:rPr>
        <w:t>脑的结构和功能发育逐渐完善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B.</w:t>
      </w:r>
      <w:r w:rsidRPr="00AB7F50">
        <w:rPr>
          <w:rFonts w:ascii="宋体" w:hAnsi="宋体"/>
          <w:color w:val="000000" w:themeColor="text1"/>
        </w:rPr>
        <w:t>心脏功能的不断增强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C.</w:t>
      </w:r>
      <w:r w:rsidRPr="00AB7F50">
        <w:rPr>
          <w:rFonts w:ascii="宋体" w:hAnsi="宋体"/>
          <w:color w:val="000000" w:themeColor="text1"/>
        </w:rPr>
        <w:t>心率因不同的身体状态不断调整</w:t>
      </w:r>
      <w:r w:rsidRPr="00AB7F50">
        <w:rPr>
          <w:rFonts w:ascii="宋体" w:hAnsi="宋体"/>
          <w:color w:val="000000" w:themeColor="text1"/>
        </w:rPr>
        <w:tab/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D.</w:t>
      </w:r>
      <w:r w:rsidRPr="00AB7F50">
        <w:rPr>
          <w:rFonts w:ascii="宋体" w:hAnsi="宋体"/>
          <w:color w:val="000000" w:themeColor="text1"/>
        </w:rPr>
        <w:t>肺活量增加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呼吸功能加强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7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认识自我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小时候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我们常会踮起脚尖、伸长脖子、抬起脸蛋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问着爸妈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“</w:t>
      </w:r>
      <w:r w:rsidRPr="00AB7F50">
        <w:rPr>
          <w:rFonts w:ascii="宋体" w:hAnsi="宋体"/>
          <w:color w:val="000000" w:themeColor="text1"/>
        </w:rPr>
        <w:t>什么时候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我才能长得和你一样大</w:t>
      </w:r>
      <w:r w:rsidRPr="00AB7F50">
        <w:rPr>
          <w:rFonts w:ascii="宋体" w:hAnsi="宋体"/>
          <w:color w:val="000000" w:themeColor="text1"/>
        </w:rPr>
        <w:t>?</w:t>
      </w:r>
      <w:r w:rsidRPr="00AB7F50">
        <w:rPr>
          <w:rFonts w:ascii="宋体" w:hAnsi="宋体"/>
          <w:color w:val="000000" w:themeColor="text1"/>
        </w:rPr>
        <w:t>”</w:t>
      </w:r>
      <w:r w:rsidRPr="00AB7F50">
        <w:rPr>
          <w:rFonts w:ascii="宋体" w:hAnsi="宋体"/>
          <w:color w:val="000000" w:themeColor="text1"/>
        </w:rPr>
        <w:t>而今终于长大了</w:t>
      </w:r>
      <w:r w:rsidRPr="00AB7F50">
        <w:rPr>
          <w:rFonts w:ascii="宋体" w:hAnsi="宋体"/>
          <w:color w:val="000000" w:themeColor="text1"/>
        </w:rPr>
        <w:t>……</w:t>
      </w:r>
      <w:r w:rsidRPr="00AB7F50">
        <w:rPr>
          <w:rFonts w:ascii="宋体" w:hAnsi="宋体"/>
          <w:color w:val="000000" w:themeColor="text1"/>
        </w:rPr>
        <w:t>每个人都有不同的成长节拍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有的快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有的慢。不管你的节拍如何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你总会长大的</w:t>
      </w:r>
      <w:r w:rsidRPr="00AB7F50">
        <w:rPr>
          <w:rFonts w:ascii="宋体" w:hAnsi="宋体"/>
          <w:color w:val="000000" w:themeColor="text1"/>
        </w:rPr>
        <w:t>!</w:t>
      </w:r>
      <w:r w:rsidRPr="00AB7F50">
        <w:rPr>
          <w:rFonts w:ascii="宋体" w:hAnsi="宋体"/>
          <w:color w:val="000000" w:themeColor="text1"/>
        </w:rPr>
        <w:t>不要一味地羡慕别人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我们需要的是了解一些青春期常识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养成良好的生活习惯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健康快乐地度过</w:t>
      </w:r>
      <w:r w:rsidRPr="00AB7F50">
        <w:rPr>
          <w:rFonts w:ascii="宋体" w:hAnsi="宋体"/>
          <w:color w:val="000000" w:themeColor="text1"/>
        </w:rPr>
        <w:t>16</w:t>
      </w:r>
      <w:r w:rsidRPr="00AB7F50">
        <w:rPr>
          <w:rFonts w:ascii="宋体" w:hAnsi="宋体"/>
          <w:color w:val="000000" w:themeColor="text1"/>
        </w:rPr>
        <w:t>岁的花季</w:t>
      </w:r>
      <w:r w:rsidRPr="00AB7F50">
        <w:rPr>
          <w:rFonts w:ascii="宋体" w:hAnsi="宋体"/>
          <w:color w:val="000000" w:themeColor="text1"/>
        </w:rPr>
        <w:t>!</w:t>
      </w:r>
      <w:r w:rsidRPr="00AB7F50">
        <w:rPr>
          <w:rFonts w:ascii="宋体" w:hAnsi="宋体"/>
          <w:color w:val="000000" w:themeColor="text1"/>
        </w:rPr>
        <w:t>请你根据所学的知识回答问题。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每位同学生命的起点都是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孕育生命的摇篮都是在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同学们进入青春期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男、女同学都出现了正常的生理现象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分别是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、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青春期是同学们一生中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和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的重要时期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因此应该集中精力学习。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小明进入青春期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有了强烈的独立意识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你认为他下列做法可行的是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①</w:t>
      </w:r>
      <w:r w:rsidRPr="00AB7F50">
        <w:rPr>
          <w:rFonts w:ascii="宋体" w:hAnsi="宋体"/>
          <w:color w:val="000000" w:themeColor="text1"/>
        </w:rPr>
        <w:t>我已经长大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我的事不用你管</w:t>
      </w:r>
      <w:r w:rsidRPr="00AB7F50">
        <w:rPr>
          <w:rFonts w:ascii="宋体" w:hAnsi="宋体"/>
          <w:color w:val="000000" w:themeColor="text1"/>
        </w:rPr>
        <w:t>;②</w:t>
      </w:r>
      <w:r w:rsidRPr="00AB7F50">
        <w:rPr>
          <w:rFonts w:ascii="宋体" w:hAnsi="宋体"/>
          <w:color w:val="000000" w:themeColor="text1"/>
        </w:rPr>
        <w:t>内心世界复杂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不想跟家长交流</w:t>
      </w:r>
      <w:r w:rsidRPr="00AB7F50">
        <w:rPr>
          <w:rFonts w:ascii="宋体" w:hAnsi="宋体"/>
          <w:color w:val="000000" w:themeColor="text1"/>
        </w:rPr>
        <w:t>;③</w:t>
      </w:r>
      <w:r w:rsidRPr="00AB7F50">
        <w:rPr>
          <w:rFonts w:ascii="宋体" w:hAnsi="宋体"/>
          <w:color w:val="000000" w:themeColor="text1"/>
        </w:rPr>
        <w:t>生活中的矛盾心理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主动与老师或家长交流</w:t>
      </w:r>
      <w:r w:rsidRPr="00AB7F50">
        <w:rPr>
          <w:rFonts w:ascii="宋体" w:hAnsi="宋体"/>
          <w:color w:val="000000" w:themeColor="text1"/>
        </w:rPr>
        <w:t>;④</w:t>
      </w:r>
      <w:r w:rsidRPr="00AB7F50">
        <w:rPr>
          <w:rFonts w:ascii="宋体" w:hAnsi="宋体"/>
          <w:color w:val="000000" w:themeColor="text1"/>
        </w:rPr>
        <w:t>我行我素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不听老师的劝告。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8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下图是男女一些生殖器官的发育趋势图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请据图回答问题。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47800" cy="1307465"/>
            <wp:effectExtent l="0" t="0" r="0" b="0"/>
            <wp:docPr id="166" name="S37.eps" descr="id:2147489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S37.eps" descr="id:214748943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从图中可以看出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在童年期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性器官的发育特点是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几乎处于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状态。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性器官发育的主要时期大约从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岁到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岁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这一时期被称为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期。性器官发育的主要原因是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这一时期内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分泌的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促进性器官的发育。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从图中可以看出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女子青春期发育大约开始于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AB7F50">
        <w:rPr>
          <w:rFonts w:ascii="宋体" w:hAnsi="宋体"/>
          <w:color w:val="000000" w:themeColor="text1"/>
        </w:rPr>
        <w:t>岁</w:t>
      </w:r>
      <w:r w:rsidRPr="00AB7F50">
        <w:rPr>
          <w:rFonts w:ascii="宋体" w:hAnsi="宋体"/>
          <w:color w:val="000000" w:themeColor="text1"/>
        </w:rPr>
        <w:t>;</w:t>
      </w:r>
      <w:r w:rsidRPr="00AB7F50">
        <w:rPr>
          <w:rFonts w:ascii="宋体" w:hAnsi="宋体"/>
          <w:color w:val="000000" w:themeColor="text1"/>
        </w:rPr>
        <w:t>男子青春期发育大约开始于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AB7F50">
        <w:rPr>
          <w:rFonts w:ascii="宋体" w:hAnsi="宋体"/>
          <w:color w:val="000000" w:themeColor="text1"/>
        </w:rPr>
        <w:t>岁。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在性器官发育的同时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人的形态也迅速发育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主要表现在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和</w:t>
      </w:r>
      <w:r w:rsidRPr="00AB7F5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B7F50">
        <w:rPr>
          <w:rFonts w:ascii="宋体" w:hAnsi="宋体"/>
          <w:color w:val="000000" w:themeColor="text1"/>
        </w:rPr>
        <w:t>的迅速增加。</w:t>
      </w:r>
      <w:r w:rsidRPr="00AB7F50">
        <w:rPr>
          <w:rFonts w:ascii="宋体" w:hAnsi="宋体"/>
          <w:color w:val="000000" w:themeColor="text1"/>
        </w:rPr>
        <w:t>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参考答案</w:t>
      </w:r>
      <w:r w:rsidRPr="00AB7F5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  <w:u w:val="double" w:color="000000"/>
        </w:rPr>
        <w:t>学习过程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导入新课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探究新知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lastRenderedPageBreak/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男孩和女孩开始身高突增的年龄有差别</w:t>
      </w:r>
      <w:r w:rsidRPr="00AB7F50">
        <w:rPr>
          <w:rFonts w:ascii="宋体" w:hAnsi="宋体"/>
          <w:color w:val="000000" w:themeColor="text1"/>
        </w:rPr>
        <w:t>:</w:t>
      </w:r>
      <w:r w:rsidRPr="00AB7F50">
        <w:rPr>
          <w:rFonts w:ascii="宋体" w:hAnsi="宋体"/>
          <w:color w:val="000000" w:themeColor="text1"/>
        </w:rPr>
        <w:t>一般地说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女孩早于男孩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女孩是</w:t>
      </w:r>
      <w:r w:rsidRPr="00AB7F50">
        <w:rPr>
          <w:rFonts w:ascii="宋体" w:hAnsi="宋体"/>
          <w:color w:val="000000" w:themeColor="text1"/>
        </w:rPr>
        <w:t>8.5~9</w:t>
      </w:r>
      <w:r w:rsidRPr="00AB7F50">
        <w:rPr>
          <w:rFonts w:ascii="宋体" w:hAnsi="宋体"/>
          <w:color w:val="000000" w:themeColor="text1"/>
        </w:rPr>
        <w:t>岁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男孩是</w:t>
      </w:r>
      <w:r w:rsidRPr="00AB7F50">
        <w:rPr>
          <w:rFonts w:ascii="宋体" w:hAnsi="宋体"/>
          <w:color w:val="000000" w:themeColor="text1"/>
        </w:rPr>
        <w:t>10.5~11</w:t>
      </w:r>
      <w:r w:rsidRPr="00AB7F50">
        <w:rPr>
          <w:rFonts w:ascii="宋体" w:hAnsi="宋体"/>
          <w:color w:val="000000" w:themeColor="text1"/>
        </w:rPr>
        <w:t>岁。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可能不完全一致。图中的数据只是某地男女生身高平均值。不同地区、不同生活状况和不同体质的同龄、同性别同学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身高的变化情况总会有些差异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所以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自己和本组同学的身高变化数据与图中的数据往往不完全一致。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男孩和女孩体形的变化与睾丸和卵巢的发育有关。通过比较教科书内资料分析中两幅曲线图可以发现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随着睾丸和卵巢的发育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男孩和女孩的身高依次明显开始增加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体重也依次明显增加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这必然会导致体形发生变化。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青春期期间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男孩还会出现喉结突出、声音变粗、长出胡须、长出阴毛和腋毛等身体变化</w:t>
      </w:r>
      <w:r w:rsidRPr="00AB7F50">
        <w:rPr>
          <w:rFonts w:ascii="宋体" w:hAnsi="宋体"/>
          <w:color w:val="000000" w:themeColor="text1"/>
        </w:rPr>
        <w:t>;</w:t>
      </w:r>
      <w:r w:rsidRPr="00AB7F50">
        <w:rPr>
          <w:rFonts w:ascii="宋体" w:hAnsi="宋体"/>
          <w:color w:val="000000" w:themeColor="text1"/>
        </w:rPr>
        <w:t>女孩还会出现声音变细、脂肪积累增加、臀部变圆、乳房增大、出现阴毛和腋毛等身体变化。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心输出量和肺活量随着年龄增加而增加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青春期　精液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青春期　一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作为一名男生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应该以健康、平和的心态对待女生来月经这一正常的生理现象。不应嘲笑她不参加体育运动或劳动</w:t>
      </w:r>
      <w:r w:rsidRPr="00AB7F50">
        <w:rPr>
          <w:rFonts w:ascii="宋体" w:hAnsi="宋体"/>
          <w:color w:val="000000" w:themeColor="text1"/>
        </w:rPr>
        <w:t>,</w:t>
      </w:r>
      <w:r w:rsidRPr="00AB7F50">
        <w:rPr>
          <w:rFonts w:ascii="宋体" w:hAnsi="宋体"/>
          <w:color w:val="000000" w:themeColor="text1"/>
        </w:rPr>
        <w:t>应当帮助她们完成劳动任务。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自主学习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独立　依赖　性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[</w:t>
      </w:r>
      <w:r w:rsidRPr="00AB7F50">
        <w:rPr>
          <w:rFonts w:ascii="宋体" w:hAnsi="宋体"/>
          <w:color w:val="000000" w:themeColor="text1"/>
        </w:rPr>
        <w:t>合作探究</w:t>
      </w:r>
      <w:r w:rsidRPr="00AB7F50">
        <w:rPr>
          <w:rFonts w:ascii="宋体" w:hAnsi="宋体"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]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606D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45F4E" w:rsidRPr="00AB7F50">
        <w:rPr>
          <w:rFonts w:ascii="宋体" w:hAnsi="宋体"/>
          <w:color w:val="000000" w:themeColor="text1"/>
        </w:rPr>
        <w:t>随堂检测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</w:rPr>
        <w:t>略。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color w:val="000000" w:themeColor="text1"/>
          <w:u w:val="double" w:color="000000"/>
        </w:rPr>
        <w:t>课后训练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.D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b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.D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b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.B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b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.B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b/>
          <w:color w:val="000000" w:themeColor="text1"/>
        </w:rPr>
        <w:t>5</w:t>
      </w:r>
      <w:r w:rsidRPr="00AB7F50">
        <w:rPr>
          <w:rFonts w:ascii="宋体" w:hAnsi="宋体"/>
          <w:color w:val="000000" w:themeColor="text1"/>
        </w:rPr>
        <w:t>.B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b/>
          <w:color w:val="000000" w:themeColor="text1"/>
        </w:rPr>
        <w:t>6</w:t>
      </w:r>
      <w:r w:rsidRPr="00AB7F50">
        <w:rPr>
          <w:rFonts w:ascii="宋体" w:hAnsi="宋体"/>
          <w:color w:val="000000" w:themeColor="text1"/>
        </w:rPr>
        <w:t>.C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7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受精卵　子宫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遗精　月经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身体发育　智力发展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)③</w:t>
      </w:r>
    </w:p>
    <w:p w:rsidR="00606D5F" w:rsidRPr="00AB7F50" w:rsidRDefault="00F45F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B7F50">
        <w:rPr>
          <w:rFonts w:ascii="宋体" w:hAnsi="宋体"/>
          <w:b/>
          <w:color w:val="000000" w:themeColor="text1"/>
        </w:rPr>
        <w:t>8</w:t>
      </w:r>
      <w:r w:rsidRPr="00AB7F50">
        <w:rPr>
          <w:rFonts w:ascii="宋体" w:hAnsi="宋体"/>
          <w:color w:val="000000" w:themeColor="text1"/>
        </w:rPr>
        <w:t>.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1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 xml:space="preserve">无变化　停止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2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11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color w:val="000000" w:themeColor="text1"/>
        </w:rPr>
        <w:t>18</w:t>
      </w:r>
      <w:r w:rsidRPr="00AB7F50">
        <w:rPr>
          <w:rFonts w:ascii="宋体" w:hAnsi="宋体"/>
          <w:color w:val="000000" w:themeColor="text1"/>
        </w:rPr>
        <w:t xml:space="preserve">　青春　睾丸和卵巢　性激素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3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8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color w:val="000000" w:themeColor="text1"/>
        </w:rPr>
        <w:t>10</w:t>
      </w:r>
      <w:r w:rsidRPr="00AB7F50">
        <w:rPr>
          <w:rFonts w:ascii="宋体" w:hAnsi="宋体"/>
          <w:color w:val="000000" w:themeColor="text1"/>
        </w:rPr>
        <w:t xml:space="preserve">　</w:t>
      </w:r>
      <w:r w:rsidRPr="00AB7F50">
        <w:rPr>
          <w:rFonts w:ascii="宋体" w:hAnsi="宋体"/>
          <w:color w:val="000000" w:themeColor="text1"/>
        </w:rPr>
        <w:t>(</w:t>
      </w:r>
      <w:r w:rsidRPr="00AB7F50">
        <w:rPr>
          <w:rFonts w:ascii="宋体" w:hAnsi="宋体"/>
          <w:color w:val="000000" w:themeColor="text1"/>
        </w:rPr>
        <w:t>4</w:t>
      </w:r>
      <w:r w:rsidRPr="00AB7F50">
        <w:rPr>
          <w:rFonts w:ascii="宋体" w:hAnsi="宋体"/>
          <w:color w:val="000000" w:themeColor="text1"/>
        </w:rPr>
        <w:t>)</w:t>
      </w:r>
      <w:r w:rsidRPr="00AB7F50">
        <w:rPr>
          <w:rFonts w:ascii="宋体" w:hAnsi="宋体"/>
          <w:color w:val="000000" w:themeColor="text1"/>
        </w:rPr>
        <w:t>身高　体</w:t>
      </w:r>
      <w:bookmarkStart w:id="0" w:name="_GoBack"/>
      <w:bookmarkEnd w:id="0"/>
      <w:r w:rsidRPr="00AB7F50">
        <w:rPr>
          <w:rFonts w:ascii="宋体" w:hAnsi="宋体"/>
          <w:color w:val="000000" w:themeColor="text1"/>
        </w:rPr>
        <w:t>重</w:t>
      </w:r>
    </w:p>
    <w:p w:rsidR="00606D5F" w:rsidRPr="00AB7F50" w:rsidRDefault="00606D5F">
      <w:pPr>
        <w:rPr>
          <w:rFonts w:ascii="宋体" w:hAnsi="宋体"/>
          <w:color w:val="000000" w:themeColor="text1"/>
        </w:rPr>
      </w:pPr>
    </w:p>
    <w:sectPr w:rsidR="00606D5F" w:rsidRPr="00AB7F50" w:rsidSect="00606D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F4E" w:rsidRDefault="00F45F4E" w:rsidP="00AB7F50">
      <w:r>
        <w:separator/>
      </w:r>
    </w:p>
  </w:endnote>
  <w:endnote w:type="continuationSeparator" w:id="1">
    <w:p w:rsidR="00F45F4E" w:rsidRDefault="00F45F4E" w:rsidP="00AB7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Default="00AB7F5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Pr="00AB7F50" w:rsidRDefault="00AB7F50" w:rsidP="00AB7F50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Default="00AB7F5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F4E" w:rsidRDefault="00F45F4E" w:rsidP="00AB7F50">
      <w:r>
        <w:separator/>
      </w:r>
    </w:p>
  </w:footnote>
  <w:footnote w:type="continuationSeparator" w:id="1">
    <w:p w:rsidR="00F45F4E" w:rsidRDefault="00F45F4E" w:rsidP="00AB7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Default="00AB7F5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Default="00AB7F50" w:rsidP="00AB7F50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50" w:rsidRDefault="00AB7F50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D42B0"/>
    <w:rsid w:val="003E4594"/>
    <w:rsid w:val="003F7011"/>
    <w:rsid w:val="0040118F"/>
    <w:rsid w:val="004041A1"/>
    <w:rsid w:val="00430E43"/>
    <w:rsid w:val="00496DF3"/>
    <w:rsid w:val="00513FC3"/>
    <w:rsid w:val="005219E9"/>
    <w:rsid w:val="005240A0"/>
    <w:rsid w:val="00532FD6"/>
    <w:rsid w:val="0054050E"/>
    <w:rsid w:val="005554FC"/>
    <w:rsid w:val="00592CB4"/>
    <w:rsid w:val="00597A46"/>
    <w:rsid w:val="005A04C7"/>
    <w:rsid w:val="005B24DF"/>
    <w:rsid w:val="006043BE"/>
    <w:rsid w:val="00606D5F"/>
    <w:rsid w:val="006165B7"/>
    <w:rsid w:val="006166A9"/>
    <w:rsid w:val="00665FD6"/>
    <w:rsid w:val="006871AE"/>
    <w:rsid w:val="00690580"/>
    <w:rsid w:val="007B3184"/>
    <w:rsid w:val="00817657"/>
    <w:rsid w:val="00862820"/>
    <w:rsid w:val="008A6B71"/>
    <w:rsid w:val="008D2D98"/>
    <w:rsid w:val="009065AD"/>
    <w:rsid w:val="00975A34"/>
    <w:rsid w:val="00986405"/>
    <w:rsid w:val="00A413DA"/>
    <w:rsid w:val="00AA0D7A"/>
    <w:rsid w:val="00AA54CB"/>
    <w:rsid w:val="00AB722F"/>
    <w:rsid w:val="00AB7F50"/>
    <w:rsid w:val="00AC24B1"/>
    <w:rsid w:val="00BF226B"/>
    <w:rsid w:val="00BF67D0"/>
    <w:rsid w:val="00C212A2"/>
    <w:rsid w:val="00C57606"/>
    <w:rsid w:val="00C6584F"/>
    <w:rsid w:val="00D31DA3"/>
    <w:rsid w:val="00D72A08"/>
    <w:rsid w:val="00D862C2"/>
    <w:rsid w:val="00DD06A7"/>
    <w:rsid w:val="00E018F3"/>
    <w:rsid w:val="00EB6A20"/>
    <w:rsid w:val="00EE0003"/>
    <w:rsid w:val="00F35B11"/>
    <w:rsid w:val="00F45F4E"/>
    <w:rsid w:val="00F8093B"/>
    <w:rsid w:val="00F878F0"/>
    <w:rsid w:val="20002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6D5F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606D5F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606D5F"/>
    <w:rPr>
      <w:vertAlign w:val="superscript"/>
    </w:rPr>
  </w:style>
  <w:style w:type="table" w:styleId="a6">
    <w:name w:val="Table Grid"/>
    <w:basedOn w:val="a1"/>
    <w:uiPriority w:val="59"/>
    <w:rsid w:val="00606D5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06D5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06D5F"/>
    <w:rPr>
      <w:sz w:val="18"/>
      <w:szCs w:val="18"/>
    </w:rPr>
  </w:style>
  <w:style w:type="paragraph" w:styleId="a7">
    <w:name w:val="List Paragraph"/>
    <w:basedOn w:val="a"/>
    <w:uiPriority w:val="34"/>
    <w:qFormat/>
    <w:rsid w:val="00606D5F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06D5F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606D5F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606D5F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606D5F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06D5F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06D5F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06D5F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06D5F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06D5F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06D5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AB7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AB7F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5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2014-08-02T02:30:00Z</dcterms:created>
  <dcterms:modified xsi:type="dcterms:W3CDTF">2018-12-29T07:19:00Z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